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3BE4" w14:textId="77777777" w:rsidR="00C1534B" w:rsidRPr="000B0607" w:rsidRDefault="00C1534B" w:rsidP="00932B27"/>
    <w:p w14:paraId="128F4AC2" w14:textId="77777777" w:rsidR="00C53C42" w:rsidRDefault="00F76957" w:rsidP="004F3693">
      <w:pPr>
        <w:jc w:val="center"/>
        <w:rPr>
          <w:rFonts w:ascii="Arial" w:hAnsi="Arial"/>
          <w:spacing w:val="20"/>
          <w:sz w:val="40"/>
        </w:rPr>
      </w:pPr>
      <w:r>
        <w:rPr>
          <w:noProof/>
        </w:rPr>
        <w:object w:dxaOrig="1440" w:dyaOrig="1440" w14:anchorId="1D006B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.2pt;margin-top:.45pt;width:66.75pt;height:89.55pt;z-index:251657728" wrapcoords="-243 182 -243 11798 728 14703 728 15066 4369 17607 4854 17788 7524 18514 8252 18514 13348 18514 14319 18514 17717 17607 20872 15247 21115 14703 21600 13250 21600 182 -243 182">
            <v:imagedata r:id="rId8" o:title=""/>
            <w10:wrap type="tight"/>
          </v:shape>
          <o:OLEObject Type="Embed" ProgID="Word.Picture.8" ShapeID="_x0000_s1027" DrawAspect="Content" ObjectID="_1670081256" r:id="rId9"/>
        </w:object>
      </w:r>
      <w:r w:rsidR="00C53C42">
        <w:rPr>
          <w:rFonts w:ascii="Arial" w:hAnsi="Arial"/>
          <w:b/>
          <w:spacing w:val="36"/>
          <w:sz w:val="40"/>
        </w:rPr>
        <w:t>Městská část Praha-Ďáblice</w:t>
      </w:r>
    </w:p>
    <w:p w14:paraId="1E33BF68" w14:textId="77777777" w:rsidR="00C53C42" w:rsidRDefault="007146D2" w:rsidP="007146D2">
      <w:pPr>
        <w:pStyle w:val="Zhlav"/>
        <w:rPr>
          <w:rFonts w:ascii="Arial" w:hAnsi="Arial"/>
          <w:spacing w:val="20"/>
        </w:rPr>
      </w:pPr>
      <w:r>
        <w:rPr>
          <w:rFonts w:ascii="Arial" w:hAnsi="Arial"/>
          <w:b/>
          <w:spacing w:val="16"/>
          <w:sz w:val="32"/>
        </w:rPr>
        <w:t xml:space="preserve">                </w:t>
      </w:r>
      <w:r w:rsidR="00C44C30">
        <w:rPr>
          <w:rFonts w:ascii="Arial" w:hAnsi="Arial"/>
          <w:b/>
          <w:spacing w:val="16"/>
          <w:sz w:val="32"/>
        </w:rPr>
        <w:t>Zastupitelstvo</w:t>
      </w:r>
      <w:r w:rsidR="00C53C42">
        <w:rPr>
          <w:rFonts w:ascii="Arial" w:hAnsi="Arial"/>
          <w:b/>
          <w:spacing w:val="16"/>
          <w:sz w:val="32"/>
        </w:rPr>
        <w:t xml:space="preserve"> městské části</w:t>
      </w:r>
    </w:p>
    <w:p w14:paraId="4242C4D5" w14:textId="77777777" w:rsidR="00C53C42" w:rsidRDefault="00C53C42" w:rsidP="00C63294">
      <w:pPr>
        <w:pStyle w:val="Zhlav"/>
        <w:jc w:val="center"/>
        <w:rPr>
          <w:rFonts w:ascii="Arial" w:hAnsi="Arial"/>
          <w:spacing w:val="20"/>
        </w:rPr>
      </w:pPr>
    </w:p>
    <w:p w14:paraId="1686073B" w14:textId="77777777" w:rsidR="006812F6" w:rsidRDefault="006812F6" w:rsidP="00C63294">
      <w:pPr>
        <w:pStyle w:val="Zhlav"/>
        <w:jc w:val="center"/>
        <w:rPr>
          <w:rFonts w:ascii="Arial" w:hAnsi="Arial"/>
          <w:spacing w:val="20"/>
        </w:rPr>
      </w:pPr>
    </w:p>
    <w:p w14:paraId="2ED032D5" w14:textId="77777777" w:rsidR="00434B13" w:rsidRDefault="00434B13" w:rsidP="006812F6">
      <w:pPr>
        <w:pStyle w:val="Zhlav"/>
        <w:jc w:val="center"/>
        <w:rPr>
          <w:rFonts w:ascii="Arial" w:hAnsi="Arial"/>
          <w:spacing w:val="20"/>
        </w:rPr>
      </w:pPr>
    </w:p>
    <w:p w14:paraId="043AEB67" w14:textId="1A4325DC" w:rsidR="00434B13" w:rsidRDefault="006812F6" w:rsidP="006812F6">
      <w:pPr>
        <w:pStyle w:val="Zhlav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ab/>
      </w:r>
      <w:r w:rsidR="00EF2D43">
        <w:rPr>
          <w:rFonts w:ascii="Arial" w:hAnsi="Arial"/>
          <w:spacing w:val="16"/>
          <w:sz w:val="24"/>
        </w:rPr>
        <w:t>14</w:t>
      </w:r>
      <w:r w:rsidR="00C53C42">
        <w:rPr>
          <w:rFonts w:ascii="Arial" w:hAnsi="Arial"/>
          <w:spacing w:val="16"/>
          <w:sz w:val="24"/>
        </w:rPr>
        <w:t>.</w:t>
      </w:r>
      <w:r w:rsidR="00E93BA3">
        <w:rPr>
          <w:rFonts w:ascii="Arial" w:hAnsi="Arial"/>
          <w:spacing w:val="16"/>
          <w:sz w:val="24"/>
        </w:rPr>
        <w:t xml:space="preserve"> </w:t>
      </w:r>
      <w:r w:rsidR="003E21B0">
        <w:rPr>
          <w:rFonts w:ascii="Arial" w:hAnsi="Arial"/>
          <w:spacing w:val="16"/>
          <w:sz w:val="24"/>
        </w:rPr>
        <w:t>z</w:t>
      </w:r>
      <w:r w:rsidR="00C53C42">
        <w:rPr>
          <w:rFonts w:ascii="Arial" w:hAnsi="Arial"/>
          <w:spacing w:val="16"/>
          <w:sz w:val="24"/>
        </w:rPr>
        <w:t>asedání</w:t>
      </w:r>
    </w:p>
    <w:p w14:paraId="63656F9C" w14:textId="19ED1607" w:rsidR="00C53C42" w:rsidRDefault="00C53C42" w:rsidP="00C13A70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dne </w:t>
      </w:r>
      <w:r w:rsidR="00EF2D43">
        <w:rPr>
          <w:rFonts w:ascii="Arial" w:hAnsi="Arial"/>
          <w:spacing w:val="16"/>
          <w:sz w:val="24"/>
        </w:rPr>
        <w:t>21</w:t>
      </w:r>
      <w:r w:rsidR="00C44C30">
        <w:rPr>
          <w:rFonts w:ascii="Arial" w:hAnsi="Arial"/>
          <w:spacing w:val="16"/>
          <w:sz w:val="24"/>
        </w:rPr>
        <w:t>.12.20</w:t>
      </w:r>
      <w:r w:rsidR="00EF2D43">
        <w:rPr>
          <w:rFonts w:ascii="Arial" w:hAnsi="Arial"/>
          <w:spacing w:val="16"/>
          <w:sz w:val="24"/>
        </w:rPr>
        <w:t>20</w:t>
      </w:r>
    </w:p>
    <w:p w14:paraId="45779F6B" w14:textId="77777777" w:rsidR="00C53C42" w:rsidRDefault="00C53C42">
      <w:pPr>
        <w:jc w:val="center"/>
        <w:rPr>
          <w:rFonts w:ascii="Arial" w:hAnsi="Arial"/>
          <w:spacing w:val="16"/>
        </w:rPr>
      </w:pPr>
    </w:p>
    <w:p w14:paraId="192BAD5B" w14:textId="77777777" w:rsidR="00C53C42" w:rsidRDefault="00C53C42">
      <w:pPr>
        <w:jc w:val="center"/>
        <w:rPr>
          <w:rFonts w:ascii="Arial" w:hAnsi="Arial"/>
          <w:spacing w:val="16"/>
        </w:rPr>
      </w:pPr>
    </w:p>
    <w:p w14:paraId="3BA63B99" w14:textId="77777777" w:rsidR="006812F6" w:rsidRDefault="006812F6">
      <w:pPr>
        <w:jc w:val="center"/>
        <w:rPr>
          <w:rFonts w:ascii="Arial" w:hAnsi="Arial"/>
          <w:spacing w:val="16"/>
        </w:rPr>
      </w:pPr>
    </w:p>
    <w:p w14:paraId="7349379E" w14:textId="77777777" w:rsidR="00682313" w:rsidRDefault="00682313">
      <w:pPr>
        <w:jc w:val="center"/>
        <w:rPr>
          <w:rFonts w:ascii="Arial" w:hAnsi="Arial"/>
          <w:spacing w:val="16"/>
        </w:rPr>
      </w:pPr>
    </w:p>
    <w:p w14:paraId="5AE79CD6" w14:textId="7963C5B2" w:rsidR="00C53C42" w:rsidRDefault="00C53C42" w:rsidP="006812F6">
      <w:pPr>
        <w:spacing w:after="120"/>
        <w:jc w:val="center"/>
        <w:rPr>
          <w:rFonts w:ascii="Arial" w:hAnsi="Arial"/>
          <w:spacing w:val="16"/>
        </w:rPr>
      </w:pPr>
      <w:r>
        <w:rPr>
          <w:rFonts w:ascii="Arial" w:hAnsi="Arial"/>
          <w:b/>
          <w:spacing w:val="16"/>
          <w:sz w:val="36"/>
        </w:rPr>
        <w:t xml:space="preserve">USNESENÍ č. </w:t>
      </w:r>
      <w:proofErr w:type="spellStart"/>
      <w:r w:rsidR="00D4699B">
        <w:rPr>
          <w:rFonts w:ascii="Arial" w:hAnsi="Arial"/>
          <w:b/>
          <w:spacing w:val="16"/>
          <w:sz w:val="36"/>
        </w:rPr>
        <w:t>xx</w:t>
      </w:r>
      <w:proofErr w:type="spellEnd"/>
      <w:r>
        <w:rPr>
          <w:rFonts w:ascii="Arial" w:hAnsi="Arial"/>
          <w:b/>
          <w:spacing w:val="16"/>
          <w:sz w:val="36"/>
        </w:rPr>
        <w:t>/</w:t>
      </w:r>
      <w:r w:rsidR="00EF2D43">
        <w:rPr>
          <w:rFonts w:ascii="Arial" w:hAnsi="Arial"/>
          <w:b/>
          <w:spacing w:val="16"/>
          <w:sz w:val="36"/>
        </w:rPr>
        <w:t>20</w:t>
      </w:r>
      <w:r>
        <w:rPr>
          <w:rFonts w:ascii="Arial" w:hAnsi="Arial"/>
          <w:b/>
          <w:spacing w:val="16"/>
          <w:sz w:val="36"/>
        </w:rPr>
        <w:t>/</w:t>
      </w:r>
      <w:r w:rsidR="00F76957">
        <w:rPr>
          <w:rFonts w:ascii="Arial" w:hAnsi="Arial"/>
          <w:b/>
          <w:spacing w:val="16"/>
          <w:sz w:val="36"/>
        </w:rPr>
        <w:t>Z</w:t>
      </w:r>
      <w:r>
        <w:rPr>
          <w:rFonts w:ascii="Arial" w:hAnsi="Arial"/>
          <w:b/>
          <w:spacing w:val="16"/>
          <w:sz w:val="36"/>
        </w:rPr>
        <w:t>MČ</w:t>
      </w:r>
    </w:p>
    <w:p w14:paraId="0278A213" w14:textId="097AC0C5" w:rsidR="00937C2E" w:rsidRPr="00EF2D43" w:rsidRDefault="00937C2E" w:rsidP="00DD0D1A">
      <w:pPr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bookmarkStart w:id="0" w:name="_Hlk498948442"/>
      <w:r w:rsidRPr="008255C6">
        <w:rPr>
          <w:rFonts w:ascii="Arial" w:hAnsi="Arial"/>
          <w:b/>
          <w:bCs/>
          <w:spacing w:val="16"/>
          <w:sz w:val="24"/>
        </w:rPr>
        <w:t>k</w:t>
      </w:r>
      <w:r w:rsidR="00EF2D43" w:rsidRPr="008255C6">
        <w:rPr>
          <w:rFonts w:ascii="Arial" w:hAnsi="Arial"/>
          <w:b/>
          <w:bCs/>
          <w:spacing w:val="16"/>
          <w:sz w:val="24"/>
        </w:rPr>
        <w:t> Finanční dar</w:t>
      </w:r>
      <w:r w:rsidR="008255C6" w:rsidRPr="008255C6">
        <w:rPr>
          <w:rFonts w:ascii="Arial" w:hAnsi="Arial"/>
          <w:b/>
          <w:bCs/>
          <w:spacing w:val="16"/>
          <w:sz w:val="24"/>
        </w:rPr>
        <w:t>ům</w:t>
      </w:r>
      <w:r w:rsidR="00EF2D43" w:rsidRPr="008255C6">
        <w:rPr>
          <w:rFonts w:ascii="Arial" w:hAnsi="Arial"/>
          <w:b/>
          <w:bCs/>
          <w:spacing w:val="16"/>
          <w:sz w:val="24"/>
        </w:rPr>
        <w:t xml:space="preserve"> občanům – informace a schválení</w:t>
      </w:r>
      <w:r w:rsidR="00EF2D43">
        <w:rPr>
          <w:rFonts w:ascii="Arial" w:hAnsi="Arial"/>
          <w:b/>
          <w:bCs/>
          <w:spacing w:val="16"/>
          <w:sz w:val="24"/>
        </w:rPr>
        <w:t xml:space="preserve"> </w:t>
      </w:r>
    </w:p>
    <w:p w14:paraId="68EE6EB1" w14:textId="77777777" w:rsidR="006812F6" w:rsidRDefault="006812F6" w:rsidP="00937C2E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  <w:szCs w:val="24"/>
        </w:rPr>
      </w:pPr>
    </w:p>
    <w:p w14:paraId="1E197A8F" w14:textId="77777777" w:rsidR="00DD0D1A" w:rsidRDefault="00C44C30" w:rsidP="00937C2E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bCs/>
          <w:sz w:val="24"/>
          <w:szCs w:val="24"/>
        </w:rPr>
      </w:pPr>
      <w:r w:rsidRPr="00C44C30">
        <w:rPr>
          <w:rFonts w:ascii="Arial" w:hAnsi="Arial" w:cs="Arial"/>
          <w:b/>
          <w:bCs/>
          <w:sz w:val="24"/>
          <w:szCs w:val="24"/>
        </w:rPr>
        <w:t>Zastupitelstvo po projednání</w:t>
      </w:r>
    </w:p>
    <w:p w14:paraId="527F8CE6" w14:textId="77777777" w:rsidR="00C44C30" w:rsidRDefault="00C44C30" w:rsidP="00937C2E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bCs/>
          <w:sz w:val="24"/>
          <w:szCs w:val="24"/>
        </w:rPr>
      </w:pPr>
    </w:p>
    <w:p w14:paraId="024D424E" w14:textId="5C9B3072" w:rsidR="00C44C30" w:rsidRPr="00EF2D43" w:rsidRDefault="00C44C30" w:rsidP="00EF2D43">
      <w:pPr>
        <w:pStyle w:val="Odstavecseseznamem"/>
        <w:numPr>
          <w:ilvl w:val="0"/>
          <w:numId w:val="15"/>
        </w:numPr>
        <w:autoSpaceDN/>
        <w:jc w:val="both"/>
        <w:textAlignment w:val="auto"/>
        <w:rPr>
          <w:rFonts w:ascii="Arial" w:hAnsi="Arial" w:cs="Arial"/>
          <w:b/>
          <w:bCs/>
          <w:szCs w:val="24"/>
        </w:rPr>
      </w:pPr>
      <w:r w:rsidRPr="00EF2D43">
        <w:rPr>
          <w:rFonts w:ascii="Arial" w:hAnsi="Arial" w:cs="Arial"/>
          <w:b/>
          <w:bCs/>
          <w:szCs w:val="24"/>
        </w:rPr>
        <w:t>bere na vědomí</w:t>
      </w:r>
    </w:p>
    <w:p w14:paraId="68F54947" w14:textId="77777777" w:rsidR="00937C2E" w:rsidRPr="0016175F" w:rsidRDefault="00937C2E" w:rsidP="00937C2E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  <w:szCs w:val="24"/>
        </w:rPr>
      </w:pPr>
    </w:p>
    <w:p w14:paraId="4FB0969F" w14:textId="5DDAD39F" w:rsidR="00697C0C" w:rsidRDefault="00C44C30" w:rsidP="00697C0C">
      <w:pPr>
        <w:pStyle w:val="Standard"/>
        <w:suppressAutoHyphens w:val="0"/>
        <w:rPr>
          <w:rFonts w:ascii="Arial" w:eastAsia="Calibri" w:hAnsi="Arial" w:cs="Arial"/>
          <w:lang w:eastAsia="en-US"/>
        </w:rPr>
      </w:pPr>
      <w:bookmarkStart w:id="1" w:name="_Hlk499189966"/>
      <w:bookmarkEnd w:id="0"/>
      <w:r>
        <w:rPr>
          <w:rFonts w:ascii="Arial" w:eastAsia="Calibri" w:hAnsi="Arial" w:cs="Arial"/>
          <w:lang w:eastAsia="en-US"/>
        </w:rPr>
        <w:t xml:space="preserve">informaci o </w:t>
      </w:r>
      <w:r w:rsidR="005B59C9" w:rsidRPr="005B59C9">
        <w:rPr>
          <w:rFonts w:ascii="Arial" w:eastAsia="Calibri" w:hAnsi="Arial" w:cs="Arial"/>
          <w:lang w:eastAsia="en-US"/>
        </w:rPr>
        <w:t xml:space="preserve">poskytnutí finančních darů </w:t>
      </w:r>
      <w:r>
        <w:rPr>
          <w:rFonts w:ascii="Arial" w:eastAsia="Calibri" w:hAnsi="Arial" w:cs="Arial"/>
          <w:lang w:eastAsia="en-US"/>
        </w:rPr>
        <w:t>občanům</w:t>
      </w:r>
      <w:r w:rsidR="00E55A2B">
        <w:rPr>
          <w:rFonts w:ascii="Arial" w:eastAsia="Calibri" w:hAnsi="Arial" w:cs="Arial"/>
          <w:lang w:eastAsia="en-US"/>
        </w:rPr>
        <w:t xml:space="preserve"> </w:t>
      </w:r>
      <w:r w:rsidR="00E55A2B" w:rsidRPr="008255C6">
        <w:rPr>
          <w:rFonts w:ascii="Arial" w:eastAsia="Calibri" w:hAnsi="Arial" w:cs="Arial"/>
          <w:lang w:eastAsia="en-US"/>
        </w:rPr>
        <w:t xml:space="preserve">MČ </w:t>
      </w:r>
      <w:r w:rsidR="007D4C96" w:rsidRPr="008255C6">
        <w:rPr>
          <w:rFonts w:ascii="Arial" w:eastAsia="Calibri" w:hAnsi="Arial" w:cs="Arial"/>
          <w:lang w:eastAsia="en-US"/>
        </w:rPr>
        <w:t>Praha-</w:t>
      </w:r>
      <w:r w:rsidR="00E55A2B" w:rsidRPr="008255C6">
        <w:rPr>
          <w:rFonts w:ascii="Arial" w:eastAsia="Calibri" w:hAnsi="Arial" w:cs="Arial"/>
          <w:lang w:eastAsia="en-US"/>
        </w:rPr>
        <w:t>Ďáblice</w:t>
      </w:r>
      <w:r w:rsidR="00697C0C" w:rsidRPr="00697C0C">
        <w:rPr>
          <w:rFonts w:ascii="Arial" w:eastAsia="Calibri" w:hAnsi="Arial" w:cs="Arial"/>
          <w:lang w:eastAsia="en-US"/>
        </w:rPr>
        <w:t xml:space="preserve"> </w:t>
      </w:r>
      <w:r w:rsidR="00697C0C">
        <w:rPr>
          <w:rFonts w:ascii="Arial" w:eastAsia="Calibri" w:hAnsi="Arial" w:cs="Arial"/>
          <w:lang w:eastAsia="en-US"/>
        </w:rPr>
        <w:t>dle přílohy č.</w:t>
      </w:r>
      <w:r w:rsidR="00697C0C">
        <w:rPr>
          <w:rFonts w:ascii="Arial" w:eastAsia="Calibri" w:hAnsi="Arial" w:cs="Arial"/>
          <w:lang w:eastAsia="en-US"/>
        </w:rPr>
        <w:t xml:space="preserve">2 </w:t>
      </w:r>
      <w:r w:rsidR="00697C0C">
        <w:rPr>
          <w:rFonts w:ascii="Arial" w:eastAsia="Calibri" w:hAnsi="Arial" w:cs="Arial"/>
          <w:lang w:eastAsia="en-US"/>
        </w:rPr>
        <w:t>tohoto usnesení.</w:t>
      </w:r>
    </w:p>
    <w:p w14:paraId="250929AD" w14:textId="448F4214" w:rsidR="005B59C9" w:rsidRDefault="005B59C9" w:rsidP="005B59C9">
      <w:pPr>
        <w:pStyle w:val="Standard"/>
        <w:suppressAutoHyphens w:val="0"/>
        <w:rPr>
          <w:rFonts w:ascii="Arial" w:eastAsia="Calibri" w:hAnsi="Arial" w:cs="Arial"/>
          <w:lang w:eastAsia="en-US"/>
        </w:rPr>
      </w:pPr>
    </w:p>
    <w:p w14:paraId="4E108544" w14:textId="77777777" w:rsidR="00EF2D43" w:rsidRDefault="00EF2D43" w:rsidP="005B59C9">
      <w:pPr>
        <w:pStyle w:val="Standard"/>
        <w:suppressAutoHyphens w:val="0"/>
        <w:rPr>
          <w:rFonts w:ascii="Arial" w:eastAsia="Calibri" w:hAnsi="Arial" w:cs="Arial"/>
          <w:lang w:eastAsia="en-US"/>
        </w:rPr>
      </w:pPr>
    </w:p>
    <w:p w14:paraId="257E297B" w14:textId="14232C52" w:rsidR="00EF2D43" w:rsidRPr="00EF2D43" w:rsidRDefault="00EF2D43" w:rsidP="00EF2D43">
      <w:pPr>
        <w:pStyle w:val="Standard"/>
        <w:numPr>
          <w:ilvl w:val="0"/>
          <w:numId w:val="15"/>
        </w:numPr>
        <w:suppressAutoHyphens w:val="0"/>
        <w:rPr>
          <w:rFonts w:ascii="Arial" w:eastAsia="Calibri" w:hAnsi="Arial" w:cs="Arial"/>
          <w:b/>
          <w:bCs/>
          <w:lang w:eastAsia="en-US"/>
        </w:rPr>
      </w:pPr>
      <w:r w:rsidRPr="00EF2D43">
        <w:rPr>
          <w:rFonts w:ascii="Arial" w:eastAsia="Calibri" w:hAnsi="Arial" w:cs="Arial"/>
          <w:b/>
          <w:bCs/>
          <w:lang w:eastAsia="en-US"/>
        </w:rPr>
        <w:t>schvaluje</w:t>
      </w:r>
    </w:p>
    <w:p w14:paraId="6AD66BC5" w14:textId="77777777" w:rsidR="00EF2D43" w:rsidRPr="005B59C9" w:rsidRDefault="00EF2D43" w:rsidP="00EF2D43">
      <w:pPr>
        <w:pStyle w:val="Standard"/>
        <w:suppressAutoHyphens w:val="0"/>
        <w:ind w:left="1080"/>
        <w:rPr>
          <w:rFonts w:ascii="Arial" w:eastAsia="Calibri" w:hAnsi="Arial" w:cs="Arial"/>
          <w:lang w:eastAsia="en-US"/>
        </w:rPr>
      </w:pPr>
    </w:p>
    <w:p w14:paraId="446ADBE5" w14:textId="34466BA0" w:rsidR="00697C0C" w:rsidRDefault="00EF2D43" w:rsidP="005B59C9">
      <w:pPr>
        <w:pStyle w:val="Standard"/>
        <w:suppressAutoHyphens w:val="0"/>
        <w:rPr>
          <w:rFonts w:ascii="Arial" w:eastAsia="Calibri" w:hAnsi="Arial" w:cs="Arial"/>
          <w:lang w:eastAsia="en-US"/>
        </w:rPr>
      </w:pPr>
      <w:r w:rsidRPr="005B59C9">
        <w:rPr>
          <w:rFonts w:ascii="Arial" w:eastAsia="Calibri" w:hAnsi="Arial" w:cs="Arial"/>
          <w:lang w:eastAsia="en-US"/>
        </w:rPr>
        <w:t>poskytnutí finančních darů</w:t>
      </w:r>
      <w:r>
        <w:rPr>
          <w:rFonts w:ascii="Arial" w:eastAsia="Calibri" w:hAnsi="Arial" w:cs="Arial"/>
          <w:lang w:eastAsia="en-US"/>
        </w:rPr>
        <w:t xml:space="preserve"> </w:t>
      </w:r>
      <w:r w:rsidR="00E55A2B">
        <w:rPr>
          <w:rFonts w:ascii="Arial" w:eastAsia="Calibri" w:hAnsi="Arial" w:cs="Arial"/>
          <w:lang w:eastAsia="en-US"/>
        </w:rPr>
        <w:t xml:space="preserve">členům výborů a komisí zřízených při </w:t>
      </w:r>
      <w:r w:rsidR="008255C6">
        <w:rPr>
          <w:rFonts w:ascii="Arial" w:eastAsia="Calibri" w:hAnsi="Arial" w:cs="Arial"/>
          <w:lang w:eastAsia="en-US"/>
        </w:rPr>
        <w:t>Zastupitelstvu MČ Praha-Ďáblice a při Radě MČ Praha-Ďáblice</w:t>
      </w:r>
      <w:r w:rsidR="00697C0C">
        <w:rPr>
          <w:rFonts w:ascii="Arial" w:eastAsia="Calibri" w:hAnsi="Arial" w:cs="Arial"/>
          <w:lang w:eastAsia="en-US"/>
        </w:rPr>
        <w:t>, dle přílohy č.1 tohoto usnesení.</w:t>
      </w:r>
    </w:p>
    <w:p w14:paraId="6B908625" w14:textId="5652E011" w:rsidR="005B59C9" w:rsidRDefault="00E55A2B" w:rsidP="005B59C9">
      <w:pPr>
        <w:pStyle w:val="Standard"/>
        <w:suppressAutoHyphens w:val="0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</w:t>
      </w:r>
    </w:p>
    <w:bookmarkEnd w:id="1"/>
    <w:p w14:paraId="22773167" w14:textId="77777777" w:rsidR="00DD0D1A" w:rsidRDefault="00DD0D1A" w:rsidP="00D62733">
      <w:pPr>
        <w:tabs>
          <w:tab w:val="center" w:pos="1985"/>
          <w:tab w:val="center" w:pos="6521"/>
        </w:tabs>
        <w:rPr>
          <w:rFonts w:ascii="Arial" w:hAnsi="Arial" w:cs="Arial"/>
          <w:spacing w:val="16"/>
          <w:sz w:val="24"/>
        </w:rPr>
      </w:pPr>
    </w:p>
    <w:p w14:paraId="51AF0EEA" w14:textId="77777777" w:rsidR="00DD0D1A" w:rsidRDefault="00DD0D1A" w:rsidP="00D62733">
      <w:pPr>
        <w:tabs>
          <w:tab w:val="center" w:pos="1985"/>
          <w:tab w:val="center" w:pos="6521"/>
        </w:tabs>
        <w:rPr>
          <w:rFonts w:ascii="Arial" w:hAnsi="Arial" w:cs="Arial"/>
          <w:spacing w:val="16"/>
          <w:sz w:val="24"/>
        </w:rPr>
      </w:pPr>
    </w:p>
    <w:p w14:paraId="43DC0053" w14:textId="77777777" w:rsidR="00DD0D1A" w:rsidRDefault="00DD0D1A" w:rsidP="00D62733">
      <w:pPr>
        <w:tabs>
          <w:tab w:val="center" w:pos="1985"/>
          <w:tab w:val="center" w:pos="6521"/>
        </w:tabs>
        <w:rPr>
          <w:rFonts w:ascii="Arial" w:hAnsi="Arial" w:cs="Arial"/>
          <w:spacing w:val="16"/>
          <w:sz w:val="24"/>
        </w:rPr>
      </w:pPr>
    </w:p>
    <w:p w14:paraId="6A053768" w14:textId="77777777" w:rsidR="00DD0D1A" w:rsidRDefault="00DD0D1A" w:rsidP="00DD0D1A">
      <w:pPr>
        <w:rPr>
          <w:rFonts w:ascii="Arial" w:hAnsi="Arial"/>
          <w:spacing w:val="16"/>
          <w:sz w:val="24"/>
        </w:rPr>
      </w:pPr>
    </w:p>
    <w:p w14:paraId="652B8704" w14:textId="77777777" w:rsidR="00DD0D1A" w:rsidRDefault="00DD0D1A" w:rsidP="00DD0D1A">
      <w:pPr>
        <w:rPr>
          <w:rFonts w:ascii="Arial" w:hAnsi="Arial"/>
          <w:spacing w:val="16"/>
          <w:sz w:val="24"/>
        </w:rPr>
      </w:pPr>
    </w:p>
    <w:p w14:paraId="51E7966B" w14:textId="77777777" w:rsidR="00DD0D1A" w:rsidRDefault="00DD0D1A" w:rsidP="00DD0D1A">
      <w:pPr>
        <w:rPr>
          <w:rFonts w:ascii="Arial" w:hAnsi="Arial"/>
          <w:spacing w:val="16"/>
          <w:sz w:val="24"/>
        </w:rPr>
      </w:pPr>
    </w:p>
    <w:p w14:paraId="3C826B47" w14:textId="77777777" w:rsidR="00DD0D1A" w:rsidRDefault="00DD0D1A" w:rsidP="00DD0D1A">
      <w:pPr>
        <w:pStyle w:val="Nadpis1"/>
        <w:spacing w:before="0" w:after="0"/>
        <w:rPr>
          <w:b w:val="0"/>
          <w:bCs/>
          <w:spacing w:val="16"/>
          <w:kern w:val="0"/>
          <w:sz w:val="24"/>
          <w:szCs w:val="24"/>
        </w:rPr>
      </w:pPr>
      <w:r>
        <w:rPr>
          <w:b w:val="0"/>
          <w:bCs/>
          <w:spacing w:val="16"/>
          <w:kern w:val="0"/>
          <w:sz w:val="24"/>
          <w:szCs w:val="24"/>
        </w:rPr>
        <w:t xml:space="preserve">   </w:t>
      </w:r>
      <w:r w:rsidR="00D4699B">
        <w:rPr>
          <w:b w:val="0"/>
          <w:bCs/>
          <w:spacing w:val="16"/>
          <w:kern w:val="0"/>
          <w:sz w:val="24"/>
          <w:szCs w:val="24"/>
        </w:rPr>
        <w:t xml:space="preserve">       </w:t>
      </w:r>
      <w:r>
        <w:rPr>
          <w:b w:val="0"/>
          <w:bCs/>
          <w:spacing w:val="16"/>
          <w:kern w:val="0"/>
          <w:sz w:val="24"/>
          <w:szCs w:val="24"/>
        </w:rPr>
        <w:t xml:space="preserve">  Ing. </w:t>
      </w:r>
      <w:r w:rsidR="00D4699B">
        <w:rPr>
          <w:b w:val="0"/>
          <w:bCs/>
          <w:spacing w:val="16"/>
          <w:kern w:val="0"/>
          <w:sz w:val="24"/>
          <w:szCs w:val="24"/>
        </w:rPr>
        <w:t>Jan Hrdlička</w:t>
      </w:r>
      <w:r>
        <w:rPr>
          <w:b w:val="0"/>
          <w:bCs/>
          <w:spacing w:val="16"/>
          <w:kern w:val="0"/>
          <w:sz w:val="24"/>
          <w:szCs w:val="24"/>
        </w:rPr>
        <w:tab/>
        <w:t xml:space="preserve">                    </w:t>
      </w:r>
      <w:r w:rsidR="00D4699B">
        <w:rPr>
          <w:b w:val="0"/>
          <w:bCs/>
          <w:spacing w:val="16"/>
          <w:kern w:val="0"/>
          <w:sz w:val="24"/>
          <w:szCs w:val="24"/>
        </w:rPr>
        <w:t xml:space="preserve">       </w:t>
      </w:r>
      <w:r>
        <w:rPr>
          <w:b w:val="0"/>
          <w:bCs/>
          <w:spacing w:val="16"/>
          <w:kern w:val="0"/>
          <w:sz w:val="24"/>
          <w:szCs w:val="24"/>
        </w:rPr>
        <w:t xml:space="preserve">  Ing. </w:t>
      </w:r>
      <w:smartTag w:uri="urn:schemas-microsoft-com:office:smarttags" w:element="PersonName">
        <w:smartTagPr>
          <w:attr w:name="ProductID" w:val="Miloš Růžička"/>
        </w:smartTagPr>
        <w:r>
          <w:rPr>
            <w:b w:val="0"/>
            <w:bCs/>
            <w:spacing w:val="16"/>
            <w:kern w:val="0"/>
            <w:sz w:val="24"/>
            <w:szCs w:val="24"/>
          </w:rPr>
          <w:t>Miloš Růžička</w:t>
        </w:r>
      </w:smartTag>
    </w:p>
    <w:p w14:paraId="725A458D" w14:textId="77777777" w:rsidR="00DD0D1A" w:rsidRDefault="00DD0D1A" w:rsidP="00DD0D1A">
      <w:pPr>
        <w:tabs>
          <w:tab w:val="center" w:pos="2268"/>
          <w:tab w:val="center" w:pos="6663"/>
        </w:tabs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          zástupce starosty</w:t>
      </w:r>
      <w:r>
        <w:rPr>
          <w:rFonts w:ascii="Arial" w:hAnsi="Arial"/>
          <w:spacing w:val="16"/>
          <w:sz w:val="24"/>
        </w:rPr>
        <w:tab/>
        <w:t xml:space="preserve">              starosta </w:t>
      </w:r>
    </w:p>
    <w:p w14:paraId="0C2B2C5C" w14:textId="77777777" w:rsidR="00DD0D1A" w:rsidRPr="008422C0" w:rsidRDefault="00DD0D1A" w:rsidP="00DD0D1A">
      <w:pPr>
        <w:tabs>
          <w:tab w:val="center" w:pos="1985"/>
          <w:tab w:val="center" w:pos="6521"/>
        </w:tabs>
        <w:rPr>
          <w:rFonts w:ascii="Arial" w:hAnsi="Arial" w:cs="Arial"/>
          <w:spacing w:val="16"/>
          <w:sz w:val="24"/>
        </w:rPr>
      </w:pPr>
      <w:r w:rsidRPr="00C108E1">
        <w:rPr>
          <w:rFonts w:ascii="Arial" w:hAnsi="Arial" w:cs="Arial"/>
          <w:spacing w:val="16"/>
          <w:sz w:val="24"/>
        </w:rPr>
        <w:tab/>
        <w:t xml:space="preserve"> </w:t>
      </w:r>
    </w:p>
    <w:p w14:paraId="6F517BE4" w14:textId="77777777" w:rsidR="00D324B8" w:rsidRDefault="008422C0" w:rsidP="00D62733">
      <w:pPr>
        <w:tabs>
          <w:tab w:val="center" w:pos="1985"/>
          <w:tab w:val="center" w:pos="6521"/>
        </w:tabs>
        <w:rPr>
          <w:rFonts w:ascii="Arial" w:hAnsi="Arial" w:cs="Arial"/>
          <w:spacing w:val="16"/>
          <w:sz w:val="24"/>
        </w:rPr>
      </w:pPr>
      <w:r w:rsidRPr="00C108E1">
        <w:rPr>
          <w:rFonts w:ascii="Arial" w:hAnsi="Arial" w:cs="Arial"/>
          <w:spacing w:val="16"/>
          <w:sz w:val="24"/>
        </w:rPr>
        <w:tab/>
        <w:t xml:space="preserve"> </w:t>
      </w:r>
    </w:p>
    <w:p w14:paraId="240ADC0E" w14:textId="77777777" w:rsidR="007B5A65" w:rsidRDefault="007B5A65" w:rsidP="00D62733">
      <w:pPr>
        <w:tabs>
          <w:tab w:val="center" w:pos="1985"/>
          <w:tab w:val="center" w:pos="6521"/>
        </w:tabs>
        <w:rPr>
          <w:rFonts w:ascii="Arial" w:hAnsi="Arial" w:cs="Arial"/>
          <w:spacing w:val="16"/>
          <w:sz w:val="24"/>
        </w:rPr>
      </w:pPr>
    </w:p>
    <w:p w14:paraId="4FA8D33C" w14:textId="77777777" w:rsidR="007B5A65" w:rsidRDefault="007B5A65" w:rsidP="00D62733">
      <w:pPr>
        <w:tabs>
          <w:tab w:val="center" w:pos="1985"/>
          <w:tab w:val="center" w:pos="6521"/>
        </w:tabs>
        <w:rPr>
          <w:rFonts w:ascii="Arial" w:hAnsi="Arial" w:cs="Arial"/>
          <w:spacing w:val="16"/>
          <w:sz w:val="24"/>
        </w:rPr>
      </w:pPr>
    </w:p>
    <w:p w14:paraId="1ABC8FF2" w14:textId="77777777" w:rsidR="007B5A65" w:rsidRDefault="007B5A65" w:rsidP="00D62733">
      <w:pPr>
        <w:tabs>
          <w:tab w:val="center" w:pos="1985"/>
          <w:tab w:val="center" w:pos="6521"/>
        </w:tabs>
        <w:rPr>
          <w:rFonts w:ascii="Arial" w:hAnsi="Arial" w:cs="Arial"/>
          <w:spacing w:val="16"/>
          <w:sz w:val="24"/>
        </w:rPr>
      </w:pPr>
    </w:p>
    <w:p w14:paraId="4EEB0703" w14:textId="77777777" w:rsidR="007B5A65" w:rsidRDefault="007B5A65" w:rsidP="00D62733">
      <w:pPr>
        <w:tabs>
          <w:tab w:val="center" w:pos="1985"/>
          <w:tab w:val="center" w:pos="6521"/>
        </w:tabs>
        <w:rPr>
          <w:rFonts w:ascii="Arial" w:hAnsi="Arial" w:cs="Arial"/>
          <w:spacing w:val="16"/>
          <w:sz w:val="24"/>
        </w:rPr>
      </w:pPr>
    </w:p>
    <w:p w14:paraId="2978DE99" w14:textId="77777777" w:rsidR="007B5A65" w:rsidRDefault="007B5A65" w:rsidP="00D62733">
      <w:pPr>
        <w:tabs>
          <w:tab w:val="center" w:pos="1985"/>
          <w:tab w:val="center" w:pos="6521"/>
        </w:tabs>
        <w:rPr>
          <w:rFonts w:ascii="Arial" w:hAnsi="Arial" w:cs="Arial"/>
          <w:spacing w:val="16"/>
          <w:sz w:val="24"/>
        </w:rPr>
      </w:pPr>
    </w:p>
    <w:sectPr w:rsidR="007B5A65">
      <w:headerReference w:type="default" r:id="rId10"/>
      <w:pgSz w:w="11907" w:h="16840" w:code="9"/>
      <w:pgMar w:top="1254" w:right="1418" w:bottom="1440" w:left="1418" w:header="851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E4C3D" w14:textId="77777777" w:rsidR="00A42F8B" w:rsidRDefault="00A42F8B">
      <w:r>
        <w:separator/>
      </w:r>
    </w:p>
  </w:endnote>
  <w:endnote w:type="continuationSeparator" w:id="0">
    <w:p w14:paraId="5545451C" w14:textId="77777777" w:rsidR="00A42F8B" w:rsidRDefault="00A4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D9D03" w14:textId="77777777" w:rsidR="00A42F8B" w:rsidRDefault="00A42F8B">
      <w:r>
        <w:separator/>
      </w:r>
    </w:p>
  </w:footnote>
  <w:footnote w:type="continuationSeparator" w:id="0">
    <w:p w14:paraId="2D8839D8" w14:textId="77777777" w:rsidR="00A42F8B" w:rsidRDefault="00A42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4B701" w14:textId="77777777" w:rsidR="00514551" w:rsidRDefault="00514551">
    <w:pPr>
      <w:pStyle w:val="Zhlav"/>
      <w:ind w:left="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355AC"/>
    <w:multiLevelType w:val="hybridMultilevel"/>
    <w:tmpl w:val="4E92A7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757A5"/>
    <w:multiLevelType w:val="hybridMultilevel"/>
    <w:tmpl w:val="3F46AFA4"/>
    <w:lvl w:ilvl="0" w:tplc="4078C5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042"/>
    <w:multiLevelType w:val="hybridMultilevel"/>
    <w:tmpl w:val="07A4825A"/>
    <w:lvl w:ilvl="0" w:tplc="0405000F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2865"/>
        </w:tabs>
        <w:ind w:left="286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585"/>
        </w:tabs>
        <w:ind w:left="35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305"/>
        </w:tabs>
        <w:ind w:left="43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025"/>
        </w:tabs>
        <w:ind w:left="50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745"/>
        </w:tabs>
        <w:ind w:left="57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465"/>
        </w:tabs>
        <w:ind w:left="64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185"/>
        </w:tabs>
        <w:ind w:left="71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905"/>
        </w:tabs>
        <w:ind w:left="7905" w:hanging="180"/>
      </w:pPr>
    </w:lvl>
  </w:abstractNum>
  <w:abstractNum w:abstractNumId="3" w15:restartNumberingAfterBreak="0">
    <w:nsid w:val="167E0848"/>
    <w:multiLevelType w:val="hybridMultilevel"/>
    <w:tmpl w:val="4E92A7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02951"/>
    <w:multiLevelType w:val="singleLevel"/>
    <w:tmpl w:val="711CB100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28"/>
      </w:rPr>
    </w:lvl>
  </w:abstractNum>
  <w:abstractNum w:abstractNumId="5" w15:restartNumberingAfterBreak="0">
    <w:nsid w:val="2E0B0D12"/>
    <w:multiLevelType w:val="hybridMultilevel"/>
    <w:tmpl w:val="53428DC6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FE93B2E"/>
    <w:multiLevelType w:val="hybridMultilevel"/>
    <w:tmpl w:val="EFFACC0C"/>
    <w:lvl w:ilvl="0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5676503"/>
    <w:multiLevelType w:val="hybridMultilevel"/>
    <w:tmpl w:val="4E92A7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04B7B"/>
    <w:multiLevelType w:val="hybridMultilevel"/>
    <w:tmpl w:val="D2DCC678"/>
    <w:lvl w:ilvl="0" w:tplc="852A1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A22E5"/>
    <w:multiLevelType w:val="singleLevel"/>
    <w:tmpl w:val="BD0E60E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24"/>
        <w:u w:val="none"/>
      </w:rPr>
    </w:lvl>
  </w:abstractNum>
  <w:abstractNum w:abstractNumId="10" w15:restartNumberingAfterBreak="0">
    <w:nsid w:val="453123B5"/>
    <w:multiLevelType w:val="hybridMultilevel"/>
    <w:tmpl w:val="0136D836"/>
    <w:lvl w:ilvl="0" w:tplc="D7CAEE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D7F42"/>
    <w:multiLevelType w:val="hybridMultilevel"/>
    <w:tmpl w:val="A146A2C6"/>
    <w:lvl w:ilvl="0" w:tplc="017C4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5083B"/>
    <w:multiLevelType w:val="hybridMultilevel"/>
    <w:tmpl w:val="E4B6D504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79A74851"/>
    <w:multiLevelType w:val="hybridMultilevel"/>
    <w:tmpl w:val="0A825E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AF5631"/>
    <w:multiLevelType w:val="hybridMultilevel"/>
    <w:tmpl w:val="6E6827D2"/>
    <w:lvl w:ilvl="0" w:tplc="0DFE1C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7"/>
  </w:num>
  <w:num w:numId="6">
    <w:abstractNumId w:val="0"/>
  </w:num>
  <w:num w:numId="7">
    <w:abstractNumId w:val="3"/>
  </w:num>
  <w:num w:numId="8">
    <w:abstractNumId w:val="5"/>
  </w:num>
  <w:num w:numId="9">
    <w:abstractNumId w:val="14"/>
  </w:num>
  <w:num w:numId="10">
    <w:abstractNumId w:val="4"/>
  </w:num>
  <w:num w:numId="11">
    <w:abstractNumId w:val="10"/>
  </w:num>
  <w:num w:numId="12">
    <w:abstractNumId w:val="8"/>
  </w:num>
  <w:num w:numId="13">
    <w:abstractNumId w:val="1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1E1"/>
    <w:rsid w:val="000068C1"/>
    <w:rsid w:val="000125C9"/>
    <w:rsid w:val="0001594F"/>
    <w:rsid w:val="00021AB9"/>
    <w:rsid w:val="00023553"/>
    <w:rsid w:val="00024AFA"/>
    <w:rsid w:val="00026B8C"/>
    <w:rsid w:val="00034A1D"/>
    <w:rsid w:val="00042A18"/>
    <w:rsid w:val="00046253"/>
    <w:rsid w:val="00053681"/>
    <w:rsid w:val="00065895"/>
    <w:rsid w:val="000746C3"/>
    <w:rsid w:val="00074B33"/>
    <w:rsid w:val="00075194"/>
    <w:rsid w:val="0008668E"/>
    <w:rsid w:val="00097252"/>
    <w:rsid w:val="000B0607"/>
    <w:rsid w:val="000B1EC4"/>
    <w:rsid w:val="000D6265"/>
    <w:rsid w:val="000E2D74"/>
    <w:rsid w:val="000F3EB2"/>
    <w:rsid w:val="000F4761"/>
    <w:rsid w:val="000F50ED"/>
    <w:rsid w:val="00112E0E"/>
    <w:rsid w:val="0013225C"/>
    <w:rsid w:val="0013527C"/>
    <w:rsid w:val="001356D0"/>
    <w:rsid w:val="00135F34"/>
    <w:rsid w:val="00150E2D"/>
    <w:rsid w:val="0015252A"/>
    <w:rsid w:val="00152572"/>
    <w:rsid w:val="00155AB3"/>
    <w:rsid w:val="001609C8"/>
    <w:rsid w:val="00160C18"/>
    <w:rsid w:val="0016499D"/>
    <w:rsid w:val="00174D10"/>
    <w:rsid w:val="001762E9"/>
    <w:rsid w:val="00176329"/>
    <w:rsid w:val="0019433A"/>
    <w:rsid w:val="001953F6"/>
    <w:rsid w:val="00195C7B"/>
    <w:rsid w:val="001979F9"/>
    <w:rsid w:val="001B143C"/>
    <w:rsid w:val="001E09CE"/>
    <w:rsid w:val="001E294C"/>
    <w:rsid w:val="001E7762"/>
    <w:rsid w:val="001E7BF3"/>
    <w:rsid w:val="001E7E7D"/>
    <w:rsid w:val="001F1104"/>
    <w:rsid w:val="001F432D"/>
    <w:rsid w:val="00200688"/>
    <w:rsid w:val="00207215"/>
    <w:rsid w:val="002115E7"/>
    <w:rsid w:val="00215256"/>
    <w:rsid w:val="002219E5"/>
    <w:rsid w:val="00221BB7"/>
    <w:rsid w:val="00222A07"/>
    <w:rsid w:val="002271EC"/>
    <w:rsid w:val="0023038B"/>
    <w:rsid w:val="0023332F"/>
    <w:rsid w:val="0023421E"/>
    <w:rsid w:val="002343C6"/>
    <w:rsid w:val="002433AF"/>
    <w:rsid w:val="00247E4C"/>
    <w:rsid w:val="0025669F"/>
    <w:rsid w:val="00257E71"/>
    <w:rsid w:val="00263151"/>
    <w:rsid w:val="00265ED3"/>
    <w:rsid w:val="00274E11"/>
    <w:rsid w:val="00277154"/>
    <w:rsid w:val="0028464C"/>
    <w:rsid w:val="002860A0"/>
    <w:rsid w:val="002A2289"/>
    <w:rsid w:val="002A607B"/>
    <w:rsid w:val="002B3193"/>
    <w:rsid w:val="002B3AD4"/>
    <w:rsid w:val="002B658A"/>
    <w:rsid w:val="002C6172"/>
    <w:rsid w:val="002C7A15"/>
    <w:rsid w:val="002D21FA"/>
    <w:rsid w:val="002D64E3"/>
    <w:rsid w:val="002E1BF2"/>
    <w:rsid w:val="0030029E"/>
    <w:rsid w:val="0030076B"/>
    <w:rsid w:val="00303EF7"/>
    <w:rsid w:val="00311313"/>
    <w:rsid w:val="003271FE"/>
    <w:rsid w:val="003342B2"/>
    <w:rsid w:val="003403A5"/>
    <w:rsid w:val="003411F1"/>
    <w:rsid w:val="00346588"/>
    <w:rsid w:val="00351FBC"/>
    <w:rsid w:val="00353D95"/>
    <w:rsid w:val="003617E8"/>
    <w:rsid w:val="00367AB0"/>
    <w:rsid w:val="00373AA3"/>
    <w:rsid w:val="00375910"/>
    <w:rsid w:val="00375FD7"/>
    <w:rsid w:val="003761E1"/>
    <w:rsid w:val="003819FB"/>
    <w:rsid w:val="00387D7B"/>
    <w:rsid w:val="0039149A"/>
    <w:rsid w:val="0039452D"/>
    <w:rsid w:val="003972AA"/>
    <w:rsid w:val="003A1243"/>
    <w:rsid w:val="003A1471"/>
    <w:rsid w:val="003A3932"/>
    <w:rsid w:val="003B11DE"/>
    <w:rsid w:val="003B532B"/>
    <w:rsid w:val="003C0070"/>
    <w:rsid w:val="003C19CB"/>
    <w:rsid w:val="003C392C"/>
    <w:rsid w:val="003C5F92"/>
    <w:rsid w:val="003C656D"/>
    <w:rsid w:val="003D251B"/>
    <w:rsid w:val="003E21B0"/>
    <w:rsid w:val="003E3FB9"/>
    <w:rsid w:val="0040554E"/>
    <w:rsid w:val="00405561"/>
    <w:rsid w:val="00417D0D"/>
    <w:rsid w:val="00421E24"/>
    <w:rsid w:val="00424EF8"/>
    <w:rsid w:val="00425061"/>
    <w:rsid w:val="00426885"/>
    <w:rsid w:val="0042787E"/>
    <w:rsid w:val="004309C5"/>
    <w:rsid w:val="00433C3E"/>
    <w:rsid w:val="00434B13"/>
    <w:rsid w:val="0043542C"/>
    <w:rsid w:val="0043697E"/>
    <w:rsid w:val="004530D9"/>
    <w:rsid w:val="004603DC"/>
    <w:rsid w:val="00460C49"/>
    <w:rsid w:val="00461D05"/>
    <w:rsid w:val="0046255A"/>
    <w:rsid w:val="0046303C"/>
    <w:rsid w:val="0047381D"/>
    <w:rsid w:val="00484B9F"/>
    <w:rsid w:val="00492BEC"/>
    <w:rsid w:val="00493A23"/>
    <w:rsid w:val="004A0181"/>
    <w:rsid w:val="004A6FB2"/>
    <w:rsid w:val="004B336C"/>
    <w:rsid w:val="004B4EAC"/>
    <w:rsid w:val="004B6375"/>
    <w:rsid w:val="004C214F"/>
    <w:rsid w:val="004D0F9E"/>
    <w:rsid w:val="004D5409"/>
    <w:rsid w:val="004D70EA"/>
    <w:rsid w:val="004D756F"/>
    <w:rsid w:val="004E4F30"/>
    <w:rsid w:val="004F333D"/>
    <w:rsid w:val="004F3693"/>
    <w:rsid w:val="004F69E9"/>
    <w:rsid w:val="00502D7F"/>
    <w:rsid w:val="00505DDF"/>
    <w:rsid w:val="005060CC"/>
    <w:rsid w:val="00514551"/>
    <w:rsid w:val="00516FCC"/>
    <w:rsid w:val="005212F5"/>
    <w:rsid w:val="00523BB7"/>
    <w:rsid w:val="005314EF"/>
    <w:rsid w:val="005531C7"/>
    <w:rsid w:val="00555E08"/>
    <w:rsid w:val="005568DF"/>
    <w:rsid w:val="005831DC"/>
    <w:rsid w:val="00592873"/>
    <w:rsid w:val="005A1B8B"/>
    <w:rsid w:val="005A385F"/>
    <w:rsid w:val="005A716A"/>
    <w:rsid w:val="005B42AB"/>
    <w:rsid w:val="005B4572"/>
    <w:rsid w:val="005B59C9"/>
    <w:rsid w:val="005C096B"/>
    <w:rsid w:val="005C1038"/>
    <w:rsid w:val="005C51DC"/>
    <w:rsid w:val="005C7394"/>
    <w:rsid w:val="005D15F3"/>
    <w:rsid w:val="005D75C1"/>
    <w:rsid w:val="005F001F"/>
    <w:rsid w:val="005F0DFA"/>
    <w:rsid w:val="005F339E"/>
    <w:rsid w:val="005F439B"/>
    <w:rsid w:val="005F61B4"/>
    <w:rsid w:val="005F7AFA"/>
    <w:rsid w:val="006006E1"/>
    <w:rsid w:val="00604CFD"/>
    <w:rsid w:val="00605209"/>
    <w:rsid w:val="0062290F"/>
    <w:rsid w:val="006256FF"/>
    <w:rsid w:val="006318DC"/>
    <w:rsid w:val="006354E7"/>
    <w:rsid w:val="006409EC"/>
    <w:rsid w:val="00642664"/>
    <w:rsid w:val="00645312"/>
    <w:rsid w:val="0064568B"/>
    <w:rsid w:val="00657D75"/>
    <w:rsid w:val="00660096"/>
    <w:rsid w:val="0066284B"/>
    <w:rsid w:val="00677021"/>
    <w:rsid w:val="006812F6"/>
    <w:rsid w:val="00682313"/>
    <w:rsid w:val="00682660"/>
    <w:rsid w:val="006850D5"/>
    <w:rsid w:val="0068681B"/>
    <w:rsid w:val="006916CC"/>
    <w:rsid w:val="00692329"/>
    <w:rsid w:val="006940FB"/>
    <w:rsid w:val="006970EC"/>
    <w:rsid w:val="00697C0C"/>
    <w:rsid w:val="006A0797"/>
    <w:rsid w:val="006A0AEA"/>
    <w:rsid w:val="006A13EB"/>
    <w:rsid w:val="006A3CD0"/>
    <w:rsid w:val="006B6EA5"/>
    <w:rsid w:val="006C008E"/>
    <w:rsid w:val="006D0ED4"/>
    <w:rsid w:val="006D791B"/>
    <w:rsid w:val="006E0070"/>
    <w:rsid w:val="006E096F"/>
    <w:rsid w:val="006E3D59"/>
    <w:rsid w:val="006E4A07"/>
    <w:rsid w:val="006E52B3"/>
    <w:rsid w:val="006F60EE"/>
    <w:rsid w:val="007146D2"/>
    <w:rsid w:val="00724378"/>
    <w:rsid w:val="00725544"/>
    <w:rsid w:val="00726217"/>
    <w:rsid w:val="00732ABE"/>
    <w:rsid w:val="00737E9B"/>
    <w:rsid w:val="00741A50"/>
    <w:rsid w:val="00745E00"/>
    <w:rsid w:val="0075050B"/>
    <w:rsid w:val="0075128F"/>
    <w:rsid w:val="00764AD7"/>
    <w:rsid w:val="00767FB0"/>
    <w:rsid w:val="00773684"/>
    <w:rsid w:val="00775A1F"/>
    <w:rsid w:val="00784C8B"/>
    <w:rsid w:val="00785823"/>
    <w:rsid w:val="007A0397"/>
    <w:rsid w:val="007A330A"/>
    <w:rsid w:val="007B5A65"/>
    <w:rsid w:val="007B6044"/>
    <w:rsid w:val="007C75C2"/>
    <w:rsid w:val="007D0D68"/>
    <w:rsid w:val="007D40EF"/>
    <w:rsid w:val="007D4C96"/>
    <w:rsid w:val="007E0CC5"/>
    <w:rsid w:val="007E1934"/>
    <w:rsid w:val="007F201F"/>
    <w:rsid w:val="007F23E1"/>
    <w:rsid w:val="007F4503"/>
    <w:rsid w:val="007F7B09"/>
    <w:rsid w:val="00811E9E"/>
    <w:rsid w:val="008134CF"/>
    <w:rsid w:val="00814FE3"/>
    <w:rsid w:val="00815B71"/>
    <w:rsid w:val="008255C6"/>
    <w:rsid w:val="00832F9F"/>
    <w:rsid w:val="008422C0"/>
    <w:rsid w:val="008453DF"/>
    <w:rsid w:val="00847B6C"/>
    <w:rsid w:val="00847F2A"/>
    <w:rsid w:val="00853F07"/>
    <w:rsid w:val="00854312"/>
    <w:rsid w:val="008550F1"/>
    <w:rsid w:val="0086284F"/>
    <w:rsid w:val="00891141"/>
    <w:rsid w:val="008A6826"/>
    <w:rsid w:val="008B0B1B"/>
    <w:rsid w:val="008B1FF6"/>
    <w:rsid w:val="008B363D"/>
    <w:rsid w:val="008C7021"/>
    <w:rsid w:val="008D1D36"/>
    <w:rsid w:val="008D2984"/>
    <w:rsid w:val="008D3305"/>
    <w:rsid w:val="008D4E24"/>
    <w:rsid w:val="008D684A"/>
    <w:rsid w:val="00904CB1"/>
    <w:rsid w:val="00917EC2"/>
    <w:rsid w:val="00932B27"/>
    <w:rsid w:val="00932C8F"/>
    <w:rsid w:val="00935DFE"/>
    <w:rsid w:val="00937C2E"/>
    <w:rsid w:val="009504DF"/>
    <w:rsid w:val="0095089F"/>
    <w:rsid w:val="0095092C"/>
    <w:rsid w:val="00953FC1"/>
    <w:rsid w:val="009700AC"/>
    <w:rsid w:val="00977936"/>
    <w:rsid w:val="00980569"/>
    <w:rsid w:val="009B0034"/>
    <w:rsid w:val="009B0CB5"/>
    <w:rsid w:val="009B4062"/>
    <w:rsid w:val="009C669A"/>
    <w:rsid w:val="009D3406"/>
    <w:rsid w:val="009E6290"/>
    <w:rsid w:val="009F0619"/>
    <w:rsid w:val="009F300C"/>
    <w:rsid w:val="009F66C9"/>
    <w:rsid w:val="009F72D3"/>
    <w:rsid w:val="009F7F77"/>
    <w:rsid w:val="00A04DFC"/>
    <w:rsid w:val="00A173E2"/>
    <w:rsid w:val="00A17C35"/>
    <w:rsid w:val="00A268B6"/>
    <w:rsid w:val="00A318E6"/>
    <w:rsid w:val="00A324FB"/>
    <w:rsid w:val="00A42F8B"/>
    <w:rsid w:val="00A470F0"/>
    <w:rsid w:val="00A57E30"/>
    <w:rsid w:val="00A60020"/>
    <w:rsid w:val="00A72703"/>
    <w:rsid w:val="00A761FB"/>
    <w:rsid w:val="00A77ABF"/>
    <w:rsid w:val="00A82404"/>
    <w:rsid w:val="00A853D8"/>
    <w:rsid w:val="00A87422"/>
    <w:rsid w:val="00A9065E"/>
    <w:rsid w:val="00A91C11"/>
    <w:rsid w:val="00A92913"/>
    <w:rsid w:val="00AA3E56"/>
    <w:rsid w:val="00AA5870"/>
    <w:rsid w:val="00AB2EED"/>
    <w:rsid w:val="00AC229B"/>
    <w:rsid w:val="00AC42A9"/>
    <w:rsid w:val="00AC7E22"/>
    <w:rsid w:val="00AE7891"/>
    <w:rsid w:val="00AF06DB"/>
    <w:rsid w:val="00AF77DB"/>
    <w:rsid w:val="00B078C6"/>
    <w:rsid w:val="00B115FA"/>
    <w:rsid w:val="00B12815"/>
    <w:rsid w:val="00B13229"/>
    <w:rsid w:val="00B15B3C"/>
    <w:rsid w:val="00B169AA"/>
    <w:rsid w:val="00B17008"/>
    <w:rsid w:val="00B1759B"/>
    <w:rsid w:val="00B25DE9"/>
    <w:rsid w:val="00B27755"/>
    <w:rsid w:val="00B42E99"/>
    <w:rsid w:val="00B439BB"/>
    <w:rsid w:val="00B4541C"/>
    <w:rsid w:val="00B46E2C"/>
    <w:rsid w:val="00B63A88"/>
    <w:rsid w:val="00B72EC9"/>
    <w:rsid w:val="00B73EAA"/>
    <w:rsid w:val="00B864D5"/>
    <w:rsid w:val="00B90DE7"/>
    <w:rsid w:val="00B93DD3"/>
    <w:rsid w:val="00BA6490"/>
    <w:rsid w:val="00BB1906"/>
    <w:rsid w:val="00BB6EFA"/>
    <w:rsid w:val="00BB7BBA"/>
    <w:rsid w:val="00BC5CB5"/>
    <w:rsid w:val="00BD1AB6"/>
    <w:rsid w:val="00BD24C0"/>
    <w:rsid w:val="00BD7078"/>
    <w:rsid w:val="00BF4180"/>
    <w:rsid w:val="00BF7974"/>
    <w:rsid w:val="00C022CF"/>
    <w:rsid w:val="00C04698"/>
    <w:rsid w:val="00C13345"/>
    <w:rsid w:val="00C13A70"/>
    <w:rsid w:val="00C1534B"/>
    <w:rsid w:val="00C17BC9"/>
    <w:rsid w:val="00C40627"/>
    <w:rsid w:val="00C44C30"/>
    <w:rsid w:val="00C4772E"/>
    <w:rsid w:val="00C5182F"/>
    <w:rsid w:val="00C51D12"/>
    <w:rsid w:val="00C53C42"/>
    <w:rsid w:val="00C57CA4"/>
    <w:rsid w:val="00C62F15"/>
    <w:rsid w:val="00C63294"/>
    <w:rsid w:val="00C72C3D"/>
    <w:rsid w:val="00C72C58"/>
    <w:rsid w:val="00C77E7A"/>
    <w:rsid w:val="00C84325"/>
    <w:rsid w:val="00C862B5"/>
    <w:rsid w:val="00C862E0"/>
    <w:rsid w:val="00C87A54"/>
    <w:rsid w:val="00C921C7"/>
    <w:rsid w:val="00CA0728"/>
    <w:rsid w:val="00CA17B6"/>
    <w:rsid w:val="00CA2B26"/>
    <w:rsid w:val="00CA4D61"/>
    <w:rsid w:val="00CA5223"/>
    <w:rsid w:val="00CB361B"/>
    <w:rsid w:val="00CC08F0"/>
    <w:rsid w:val="00CC1843"/>
    <w:rsid w:val="00CC7125"/>
    <w:rsid w:val="00CD36BD"/>
    <w:rsid w:val="00CE105D"/>
    <w:rsid w:val="00CE74DF"/>
    <w:rsid w:val="00CF164B"/>
    <w:rsid w:val="00CF2D2E"/>
    <w:rsid w:val="00D24B5D"/>
    <w:rsid w:val="00D30A1A"/>
    <w:rsid w:val="00D31155"/>
    <w:rsid w:val="00D324B8"/>
    <w:rsid w:val="00D33DCF"/>
    <w:rsid w:val="00D362EB"/>
    <w:rsid w:val="00D374F4"/>
    <w:rsid w:val="00D45105"/>
    <w:rsid w:val="00D45534"/>
    <w:rsid w:val="00D4699B"/>
    <w:rsid w:val="00D62733"/>
    <w:rsid w:val="00D62B7B"/>
    <w:rsid w:val="00D644E7"/>
    <w:rsid w:val="00D64CD6"/>
    <w:rsid w:val="00D67081"/>
    <w:rsid w:val="00D677D7"/>
    <w:rsid w:val="00D81356"/>
    <w:rsid w:val="00D847E9"/>
    <w:rsid w:val="00D90458"/>
    <w:rsid w:val="00DA042E"/>
    <w:rsid w:val="00DA7510"/>
    <w:rsid w:val="00DC6C21"/>
    <w:rsid w:val="00DD0D1A"/>
    <w:rsid w:val="00DD2124"/>
    <w:rsid w:val="00DD250E"/>
    <w:rsid w:val="00DD2644"/>
    <w:rsid w:val="00DD33A3"/>
    <w:rsid w:val="00DD4F24"/>
    <w:rsid w:val="00DE1F78"/>
    <w:rsid w:val="00DE3F15"/>
    <w:rsid w:val="00DF22B1"/>
    <w:rsid w:val="00DF521B"/>
    <w:rsid w:val="00DF6CAC"/>
    <w:rsid w:val="00E03C32"/>
    <w:rsid w:val="00E04419"/>
    <w:rsid w:val="00E04FE3"/>
    <w:rsid w:val="00E2215B"/>
    <w:rsid w:val="00E248AB"/>
    <w:rsid w:val="00E27714"/>
    <w:rsid w:val="00E34B14"/>
    <w:rsid w:val="00E4090D"/>
    <w:rsid w:val="00E439BB"/>
    <w:rsid w:val="00E51F55"/>
    <w:rsid w:val="00E52F11"/>
    <w:rsid w:val="00E55A2B"/>
    <w:rsid w:val="00E5625B"/>
    <w:rsid w:val="00E632E0"/>
    <w:rsid w:val="00E745F8"/>
    <w:rsid w:val="00E80C80"/>
    <w:rsid w:val="00E85D74"/>
    <w:rsid w:val="00E90174"/>
    <w:rsid w:val="00E93BA3"/>
    <w:rsid w:val="00E944C4"/>
    <w:rsid w:val="00E9514B"/>
    <w:rsid w:val="00E96F37"/>
    <w:rsid w:val="00EA6885"/>
    <w:rsid w:val="00ED24E2"/>
    <w:rsid w:val="00EE33E3"/>
    <w:rsid w:val="00EE63B3"/>
    <w:rsid w:val="00EF2D43"/>
    <w:rsid w:val="00EF46AA"/>
    <w:rsid w:val="00EF4E46"/>
    <w:rsid w:val="00EF5464"/>
    <w:rsid w:val="00F124C6"/>
    <w:rsid w:val="00F133E6"/>
    <w:rsid w:val="00F14CF6"/>
    <w:rsid w:val="00F165F7"/>
    <w:rsid w:val="00F16EA8"/>
    <w:rsid w:val="00F203EF"/>
    <w:rsid w:val="00F27DB4"/>
    <w:rsid w:val="00F3659F"/>
    <w:rsid w:val="00F41FE2"/>
    <w:rsid w:val="00F466D1"/>
    <w:rsid w:val="00F4722F"/>
    <w:rsid w:val="00F53EB9"/>
    <w:rsid w:val="00F5496A"/>
    <w:rsid w:val="00F577DF"/>
    <w:rsid w:val="00F57C58"/>
    <w:rsid w:val="00F66A60"/>
    <w:rsid w:val="00F715B4"/>
    <w:rsid w:val="00F76162"/>
    <w:rsid w:val="00F76957"/>
    <w:rsid w:val="00F76A04"/>
    <w:rsid w:val="00F77313"/>
    <w:rsid w:val="00F842AE"/>
    <w:rsid w:val="00F84DD9"/>
    <w:rsid w:val="00FA51C2"/>
    <w:rsid w:val="00FB01F9"/>
    <w:rsid w:val="00FB5D75"/>
    <w:rsid w:val="00FD2DD7"/>
    <w:rsid w:val="00FD3932"/>
    <w:rsid w:val="00FD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0EF8DAE4"/>
  <w15:chartTrackingRefBased/>
  <w15:docId w15:val="{27CE3563-3E85-4EDB-9BD9-E1E5371E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4">
    <w:name w:val="heading 4"/>
    <w:basedOn w:val="Normln"/>
    <w:next w:val="Normln"/>
    <w:link w:val="Nadpis4Char"/>
    <w:qFormat/>
    <w:rsid w:val="00D451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link w:val="Nadpis5Char"/>
    <w:qFormat/>
    <w:rsid w:val="00D451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aliases w:val=" Char Char Char Char Char Char Char Char Char Char Char"/>
    <w:basedOn w:val="Normln"/>
    <w:link w:val="ZkladntextChar1"/>
    <w:rsid w:val="00F133E6"/>
    <w:pPr>
      <w:overflowPunct/>
      <w:autoSpaceDE/>
      <w:autoSpaceDN/>
      <w:adjustRightInd/>
      <w:jc w:val="both"/>
      <w:textAlignment w:val="auto"/>
    </w:pPr>
    <w:rPr>
      <w:sz w:val="24"/>
      <w:lang w:val="x-none" w:eastAsia="x-none"/>
    </w:rPr>
  </w:style>
  <w:style w:type="character" w:customStyle="1" w:styleId="ZkladntextChar">
    <w:name w:val="Základní text Char"/>
    <w:basedOn w:val="Standardnpsmoodstavce"/>
    <w:rsid w:val="00F133E6"/>
  </w:style>
  <w:style w:type="paragraph" w:styleId="Zkladntextodsazen">
    <w:name w:val="Body Text Indent"/>
    <w:basedOn w:val="Normln"/>
    <w:link w:val="ZkladntextodsazenChar"/>
    <w:rsid w:val="00F133E6"/>
    <w:pPr>
      <w:overflowPunct/>
      <w:autoSpaceDE/>
      <w:autoSpaceDN/>
      <w:adjustRightInd/>
      <w:ind w:left="426"/>
      <w:textAlignment w:val="auto"/>
    </w:pPr>
    <w:rPr>
      <w:rFonts w:eastAsia="Arial"/>
      <w:sz w:val="24"/>
      <w:lang w:val="x-none" w:eastAsia="x-none"/>
    </w:rPr>
  </w:style>
  <w:style w:type="character" w:customStyle="1" w:styleId="ZkladntextodsazenChar">
    <w:name w:val="Základní text odsazený Char"/>
    <w:link w:val="Zkladntextodsazen"/>
    <w:rsid w:val="00F133E6"/>
    <w:rPr>
      <w:rFonts w:eastAsia="Arial"/>
      <w:sz w:val="24"/>
    </w:rPr>
  </w:style>
  <w:style w:type="character" w:customStyle="1" w:styleId="ZkladntextChar1">
    <w:name w:val="Základní text Char1"/>
    <w:aliases w:val=" Char Char Char Char Char Char Char Char Char Char Char Char"/>
    <w:link w:val="Zkladntext"/>
    <w:rsid w:val="00F133E6"/>
    <w:rPr>
      <w:sz w:val="24"/>
    </w:rPr>
  </w:style>
  <w:style w:type="paragraph" w:styleId="Zkladntext3">
    <w:name w:val="Body Text 3"/>
    <w:basedOn w:val="Normln"/>
    <w:link w:val="Zkladntext3Char"/>
    <w:rsid w:val="00F133E6"/>
    <w:pPr>
      <w:overflowPunct/>
      <w:autoSpaceDE/>
      <w:autoSpaceDN/>
      <w:adjustRightInd/>
      <w:spacing w:after="120"/>
      <w:textAlignment w:val="auto"/>
    </w:pPr>
    <w:rPr>
      <w:sz w:val="16"/>
      <w:szCs w:val="16"/>
      <w:lang w:val="x-none" w:eastAsia="x-none"/>
    </w:rPr>
  </w:style>
  <w:style w:type="character" w:customStyle="1" w:styleId="Zkladntext3Char">
    <w:name w:val="Základní text 3 Char"/>
    <w:link w:val="Zkladntext3"/>
    <w:rsid w:val="00F133E6"/>
    <w:rPr>
      <w:sz w:val="16"/>
      <w:szCs w:val="16"/>
    </w:rPr>
  </w:style>
  <w:style w:type="character" w:customStyle="1" w:styleId="Nadpis4Char">
    <w:name w:val="Nadpis 4 Char"/>
    <w:link w:val="Nadpis4"/>
    <w:semiHidden/>
    <w:rsid w:val="00D451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semiHidden/>
    <w:rsid w:val="00D4510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xtbubliny">
    <w:name w:val="Balloon Text"/>
    <w:basedOn w:val="Normln"/>
    <w:link w:val="TextbublinyChar"/>
    <w:rsid w:val="0030029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30029E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9F061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9F0619"/>
  </w:style>
  <w:style w:type="table" w:styleId="Mkatabulky">
    <w:name w:val="Table Grid"/>
    <w:basedOn w:val="Normlntabulka"/>
    <w:rsid w:val="009F7F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ozvrendokumentu">
    <w:name w:val="Rozvržení dokumentu"/>
    <w:basedOn w:val="Normln"/>
    <w:semiHidden/>
    <w:rsid w:val="00074B33"/>
    <w:pPr>
      <w:shd w:val="clear" w:color="auto" w:fill="000080"/>
    </w:pPr>
    <w:rPr>
      <w:rFonts w:ascii="Tahoma" w:hAnsi="Tahoma" w:cs="Tahoma"/>
    </w:rPr>
  </w:style>
  <w:style w:type="paragraph" w:customStyle="1" w:styleId="Zkladntextodsazen21">
    <w:name w:val="Základní text odsazený 21"/>
    <w:basedOn w:val="Normln"/>
    <w:rsid w:val="00257E71"/>
    <w:pPr>
      <w:tabs>
        <w:tab w:val="decimal" w:pos="5040"/>
      </w:tabs>
      <w:ind w:left="993" w:hanging="285"/>
      <w:jc w:val="both"/>
    </w:pPr>
    <w:rPr>
      <w:sz w:val="24"/>
    </w:rPr>
  </w:style>
  <w:style w:type="paragraph" w:customStyle="1" w:styleId="Odstavecseseznamem1">
    <w:name w:val="Odstavec se seznamem1"/>
    <w:basedOn w:val="Normln"/>
    <w:rsid w:val="00E93BA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Odstavecseseznamem10">
    <w:name w:val="Odstavec se seznamem1"/>
    <w:basedOn w:val="Normln"/>
    <w:uiPriority w:val="99"/>
    <w:rsid w:val="00351FBC"/>
    <w:pPr>
      <w:suppressAutoHyphens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426885"/>
    <w:pPr>
      <w:suppressAutoHyphens/>
      <w:overflowPunct/>
      <w:autoSpaceDE/>
      <w:adjustRightInd/>
      <w:spacing w:line="100" w:lineRule="atLeast"/>
      <w:ind w:left="720"/>
    </w:pPr>
    <w:rPr>
      <w:rFonts w:cs="Mangal"/>
      <w:kern w:val="3"/>
      <w:sz w:val="24"/>
      <w:szCs w:val="21"/>
      <w:lang w:eastAsia="hi-IN" w:bidi="hi-IN"/>
    </w:rPr>
  </w:style>
  <w:style w:type="paragraph" w:customStyle="1" w:styleId="Standard">
    <w:name w:val="Standard"/>
    <w:rsid w:val="00B25DE9"/>
    <w:pPr>
      <w:suppressAutoHyphens/>
      <w:autoSpaceDN w:val="0"/>
      <w:spacing w:line="100" w:lineRule="atLeast"/>
      <w:textAlignment w:val="baseline"/>
    </w:pPr>
    <w:rPr>
      <w:rFonts w:cs="Mangal"/>
      <w:kern w:val="3"/>
      <w:sz w:val="24"/>
      <w:szCs w:val="24"/>
      <w:lang w:eastAsia="hi-IN" w:bidi="hi-IN"/>
    </w:rPr>
  </w:style>
  <w:style w:type="paragraph" w:customStyle="1" w:styleId="Odstavecseseznamem2">
    <w:name w:val="Odstavec se seznamem2"/>
    <w:basedOn w:val="Standard"/>
    <w:uiPriority w:val="99"/>
    <w:rsid w:val="006409EC"/>
    <w:pPr>
      <w:suppressAutoHyphens w:val="0"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 w:bidi="ar-SA"/>
    </w:rPr>
  </w:style>
  <w:style w:type="paragraph" w:styleId="Normlnweb">
    <w:name w:val="Normal (Web)"/>
    <w:basedOn w:val="Standard"/>
    <w:uiPriority w:val="99"/>
    <w:rsid w:val="00176329"/>
    <w:pPr>
      <w:suppressAutoHyphens w:val="0"/>
      <w:spacing w:before="28" w:after="28" w:line="240" w:lineRule="auto"/>
    </w:pPr>
    <w:rPr>
      <w:rFonts w:cs="Times New Roman"/>
      <w:lang w:eastAsia="cs-CZ" w:bidi="ar-SA"/>
    </w:rPr>
  </w:style>
  <w:style w:type="character" w:styleId="Hypertextovodkaz">
    <w:name w:val="Hyperlink"/>
    <w:basedOn w:val="Standardnpsmoodstavce"/>
    <w:uiPriority w:val="99"/>
    <w:rsid w:val="00176329"/>
    <w:rPr>
      <w:rFonts w:cs="Times New Roman"/>
      <w:color w:val="0000FF"/>
      <w:u w:val="single"/>
    </w:rPr>
  </w:style>
  <w:style w:type="character" w:customStyle="1" w:styleId="ZhlavChar">
    <w:name w:val="Záhlaví Char"/>
    <w:basedOn w:val="Standardnpsmoodstavce"/>
    <w:link w:val="Zhlav"/>
    <w:rsid w:val="003B532B"/>
  </w:style>
  <w:style w:type="character" w:customStyle="1" w:styleId="Nadpis1Char">
    <w:name w:val="Nadpis 1 Char"/>
    <w:basedOn w:val="Standardnpsmoodstavce"/>
    <w:link w:val="Nadpis1"/>
    <w:uiPriority w:val="99"/>
    <w:locked/>
    <w:rsid w:val="00BB7BBA"/>
    <w:rPr>
      <w:rFonts w:ascii="Arial" w:hAnsi="Arial"/>
      <w:b/>
      <w:kern w:val="28"/>
      <w:sz w:val="28"/>
    </w:rPr>
  </w:style>
  <w:style w:type="character" w:styleId="Siln">
    <w:name w:val="Strong"/>
    <w:uiPriority w:val="22"/>
    <w:qFormat/>
    <w:rsid w:val="006812F6"/>
    <w:rPr>
      <w:b/>
      <w:bCs/>
    </w:rPr>
  </w:style>
  <w:style w:type="character" w:styleId="Odkaznakoment">
    <w:name w:val="annotation reference"/>
    <w:basedOn w:val="Standardnpsmoodstavce"/>
    <w:rsid w:val="007D4C96"/>
    <w:rPr>
      <w:sz w:val="16"/>
      <w:szCs w:val="16"/>
    </w:rPr>
  </w:style>
  <w:style w:type="paragraph" w:styleId="Textkomente">
    <w:name w:val="annotation text"/>
    <w:basedOn w:val="Normln"/>
    <w:link w:val="TextkomenteChar"/>
    <w:rsid w:val="007D4C96"/>
  </w:style>
  <w:style w:type="character" w:customStyle="1" w:styleId="TextkomenteChar">
    <w:name w:val="Text komentáře Char"/>
    <w:basedOn w:val="Standardnpsmoodstavce"/>
    <w:link w:val="Textkomente"/>
    <w:rsid w:val="007D4C96"/>
  </w:style>
  <w:style w:type="paragraph" w:styleId="Pedmtkomente">
    <w:name w:val="annotation subject"/>
    <w:basedOn w:val="Textkomente"/>
    <w:next w:val="Textkomente"/>
    <w:link w:val="PedmtkomenteChar"/>
    <w:rsid w:val="007D4C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7D4C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46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63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0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ffice\&#352;ablony\hl-papmz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62864-A00D-48AA-9F32-F1F6CABAE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hl-papmz</Template>
  <TotalTime>27</TotalTime>
  <Pages>1</Pages>
  <Words>73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pane,</vt:lpstr>
    </vt:vector>
  </TitlesOfParts>
  <Company>MÚ Ďáblice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pane,</dc:title>
  <dc:subject/>
  <dc:creator>ZRIS</dc:creator>
  <cp:keywords/>
  <cp:lastModifiedBy>Černá Pavla</cp:lastModifiedBy>
  <cp:revision>9</cp:revision>
  <cp:lastPrinted>2017-11-24T08:01:00Z</cp:lastPrinted>
  <dcterms:created xsi:type="dcterms:W3CDTF">2018-12-19T09:48:00Z</dcterms:created>
  <dcterms:modified xsi:type="dcterms:W3CDTF">2020-12-21T17:41:00Z</dcterms:modified>
</cp:coreProperties>
</file>