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F3B" w:rsidRDefault="00461F3B"/>
    <w:p w:rsidR="00461F3B" w:rsidRDefault="000871E4">
      <w:pPr>
        <w:framePr w:hSpace="142" w:wrap="around" w:vAnchor="text" w:hAnchor="page" w:x="1439" w:y="104"/>
      </w:pPr>
      <w:r>
        <w:object w:dxaOrig="1416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8pt;height:77.9pt" o:ole="">
            <v:imagedata r:id="rId7" o:title=""/>
          </v:shape>
          <o:OLEObject Type="Embed" ProgID="Word.Picture.8" ShapeID="_x0000_i1025" DrawAspect="Content" ObjectID="_1529066192" r:id="rId8"/>
        </w:object>
      </w:r>
    </w:p>
    <w:p w:rsidR="00461F3B" w:rsidRDefault="00461F3B">
      <w:pPr>
        <w:pStyle w:val="Zhlav"/>
        <w:jc w:val="center"/>
        <w:rPr>
          <w:rFonts w:ascii="Arial" w:hAnsi="Arial"/>
          <w:spacing w:val="20"/>
          <w:sz w:val="40"/>
        </w:rPr>
      </w:pPr>
      <w:r>
        <w:rPr>
          <w:rFonts w:ascii="Arial" w:hAnsi="Arial"/>
          <w:b/>
          <w:spacing w:val="36"/>
          <w:sz w:val="40"/>
        </w:rPr>
        <w:t>Městská část Praha - Ďáblice</w:t>
      </w:r>
    </w:p>
    <w:p w:rsidR="00461F3B" w:rsidRDefault="00461F3B">
      <w:pPr>
        <w:pStyle w:val="Zhlav"/>
        <w:jc w:val="center"/>
        <w:rPr>
          <w:rFonts w:ascii="Arial" w:hAnsi="Arial"/>
          <w:spacing w:val="20"/>
        </w:rPr>
      </w:pPr>
      <w:r>
        <w:rPr>
          <w:rFonts w:ascii="Arial" w:hAnsi="Arial"/>
          <w:b/>
          <w:spacing w:val="16"/>
          <w:sz w:val="32"/>
        </w:rPr>
        <w:t>Zastupitelstvo městské části</w:t>
      </w:r>
    </w:p>
    <w:p w:rsidR="00461F3B" w:rsidRDefault="00461F3B">
      <w:pPr>
        <w:pStyle w:val="Zhlav"/>
        <w:rPr>
          <w:rFonts w:ascii="Arial" w:hAnsi="Arial"/>
          <w:spacing w:val="16"/>
        </w:rPr>
      </w:pPr>
    </w:p>
    <w:p w:rsidR="00461F3B" w:rsidRDefault="00CF0FEA">
      <w:pPr>
        <w:pStyle w:val="Zhlav"/>
        <w:jc w:val="center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>1</w:t>
      </w:r>
      <w:r w:rsidR="00867A81">
        <w:rPr>
          <w:rFonts w:ascii="Arial" w:hAnsi="Arial"/>
          <w:spacing w:val="16"/>
          <w:sz w:val="24"/>
        </w:rPr>
        <w:t>4</w:t>
      </w:r>
      <w:r w:rsidR="00461F3B">
        <w:rPr>
          <w:rFonts w:ascii="Arial" w:hAnsi="Arial"/>
          <w:spacing w:val="16"/>
          <w:sz w:val="24"/>
        </w:rPr>
        <w:t>. zasedání</w:t>
      </w:r>
    </w:p>
    <w:p w:rsidR="00461F3B" w:rsidRDefault="00461F3B">
      <w:pPr>
        <w:jc w:val="center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 xml:space="preserve">dne </w:t>
      </w:r>
      <w:r w:rsidR="00CF0FEA">
        <w:rPr>
          <w:rFonts w:ascii="Arial" w:hAnsi="Arial"/>
          <w:spacing w:val="16"/>
          <w:sz w:val="24"/>
        </w:rPr>
        <w:t>1</w:t>
      </w:r>
      <w:r w:rsidR="00867A81">
        <w:rPr>
          <w:rFonts w:ascii="Arial" w:hAnsi="Arial"/>
          <w:spacing w:val="16"/>
          <w:sz w:val="24"/>
        </w:rPr>
        <w:t>3</w:t>
      </w:r>
      <w:r w:rsidR="003E4DFF">
        <w:rPr>
          <w:rFonts w:ascii="Arial" w:hAnsi="Arial"/>
          <w:spacing w:val="16"/>
          <w:sz w:val="24"/>
        </w:rPr>
        <w:t xml:space="preserve">. </w:t>
      </w:r>
      <w:r w:rsidR="00867A81">
        <w:rPr>
          <w:rFonts w:ascii="Arial" w:hAnsi="Arial"/>
          <w:spacing w:val="16"/>
          <w:sz w:val="24"/>
        </w:rPr>
        <w:t>7</w:t>
      </w:r>
      <w:r w:rsidR="002F0B42">
        <w:rPr>
          <w:rFonts w:ascii="Arial" w:hAnsi="Arial"/>
          <w:spacing w:val="16"/>
          <w:sz w:val="24"/>
        </w:rPr>
        <w:t>. 201</w:t>
      </w:r>
      <w:r w:rsidR="00CF0FEA">
        <w:rPr>
          <w:rFonts w:ascii="Arial" w:hAnsi="Arial"/>
          <w:spacing w:val="16"/>
          <w:sz w:val="24"/>
        </w:rPr>
        <w:t>6</w:t>
      </w:r>
    </w:p>
    <w:p w:rsidR="00461F3B" w:rsidRDefault="00461F3B">
      <w:pPr>
        <w:jc w:val="center"/>
        <w:rPr>
          <w:rFonts w:ascii="Arial" w:hAnsi="Arial"/>
          <w:b/>
          <w:spacing w:val="16"/>
          <w:sz w:val="36"/>
        </w:rPr>
      </w:pPr>
    </w:p>
    <w:p w:rsidR="00461F3B" w:rsidRDefault="00461F3B">
      <w:pPr>
        <w:jc w:val="center"/>
        <w:rPr>
          <w:rFonts w:ascii="Arial" w:hAnsi="Arial"/>
          <w:b/>
          <w:spacing w:val="16"/>
          <w:sz w:val="36"/>
        </w:rPr>
      </w:pPr>
    </w:p>
    <w:p w:rsidR="00461F3B" w:rsidRDefault="00461F3B">
      <w:pPr>
        <w:jc w:val="center"/>
        <w:rPr>
          <w:rFonts w:ascii="Arial" w:hAnsi="Arial"/>
          <w:b/>
          <w:spacing w:val="16"/>
          <w:sz w:val="40"/>
        </w:rPr>
      </w:pPr>
      <w:r>
        <w:rPr>
          <w:rFonts w:ascii="Arial" w:hAnsi="Arial"/>
          <w:b/>
          <w:spacing w:val="16"/>
          <w:sz w:val="40"/>
        </w:rPr>
        <w:t xml:space="preserve">USNESENÍ č. </w:t>
      </w:r>
      <w:proofErr w:type="spellStart"/>
      <w:r w:rsidR="004A618C">
        <w:rPr>
          <w:rFonts w:ascii="Arial" w:hAnsi="Arial"/>
          <w:b/>
          <w:spacing w:val="16"/>
          <w:sz w:val="40"/>
        </w:rPr>
        <w:t>xxx</w:t>
      </w:r>
      <w:proofErr w:type="spellEnd"/>
      <w:r>
        <w:rPr>
          <w:rFonts w:ascii="Arial" w:hAnsi="Arial"/>
          <w:b/>
          <w:spacing w:val="16"/>
          <w:sz w:val="40"/>
        </w:rPr>
        <w:t>/</w:t>
      </w:r>
      <w:r w:rsidR="00737C02">
        <w:rPr>
          <w:rFonts w:ascii="Arial" w:hAnsi="Arial"/>
          <w:b/>
          <w:spacing w:val="16"/>
          <w:sz w:val="40"/>
        </w:rPr>
        <w:t>1</w:t>
      </w:r>
      <w:r w:rsidR="00CF0FEA">
        <w:rPr>
          <w:rFonts w:ascii="Arial" w:hAnsi="Arial"/>
          <w:b/>
          <w:spacing w:val="16"/>
          <w:sz w:val="40"/>
        </w:rPr>
        <w:t>6</w:t>
      </w:r>
      <w:r>
        <w:rPr>
          <w:rFonts w:ascii="Arial" w:hAnsi="Arial"/>
          <w:b/>
          <w:spacing w:val="16"/>
          <w:sz w:val="40"/>
        </w:rPr>
        <w:t>/ZMČ</w:t>
      </w:r>
    </w:p>
    <w:p w:rsidR="00E747F9" w:rsidRPr="00C83D6F" w:rsidRDefault="005129A7" w:rsidP="00AF7A44">
      <w:pPr>
        <w:jc w:val="center"/>
        <w:rPr>
          <w:rFonts w:ascii="Arial" w:hAnsi="Arial"/>
          <w:spacing w:val="16"/>
          <w:sz w:val="24"/>
        </w:rPr>
      </w:pPr>
      <w:r w:rsidRPr="00C83D6F">
        <w:rPr>
          <w:rFonts w:ascii="Arial" w:hAnsi="Arial"/>
          <w:spacing w:val="16"/>
          <w:sz w:val="24"/>
        </w:rPr>
        <w:t>k</w:t>
      </w:r>
      <w:r w:rsidR="00867A81">
        <w:rPr>
          <w:rFonts w:ascii="Arial" w:hAnsi="Arial"/>
          <w:spacing w:val="16"/>
          <w:sz w:val="24"/>
        </w:rPr>
        <w:t> poskytnutí návratné finanční výpomoci manželům Smrčkovým</w:t>
      </w:r>
    </w:p>
    <w:p w:rsidR="00AF7A44" w:rsidRDefault="00AF7A44" w:rsidP="00AF7A44">
      <w:pPr>
        <w:jc w:val="both"/>
        <w:rPr>
          <w:rFonts w:ascii="Arial" w:hAnsi="Arial"/>
          <w:b/>
          <w:spacing w:val="16"/>
          <w:sz w:val="24"/>
        </w:rPr>
      </w:pPr>
    </w:p>
    <w:p w:rsidR="00D33008" w:rsidRDefault="00D33008" w:rsidP="00AF7A44">
      <w:pPr>
        <w:overflowPunct/>
        <w:adjustRightInd/>
        <w:spacing w:before="60" w:after="60"/>
        <w:textAlignment w:val="auto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A6764E" w:rsidRPr="00B6202C" w:rsidRDefault="00A6764E" w:rsidP="00A6764E">
      <w:pPr>
        <w:jc w:val="both"/>
        <w:rPr>
          <w:rFonts w:ascii="Arial" w:hAnsi="Arial"/>
          <w:bCs/>
          <w:sz w:val="24"/>
        </w:rPr>
      </w:pPr>
    </w:p>
    <w:p w:rsidR="00791B62" w:rsidRDefault="00791B62" w:rsidP="00791B62">
      <w:pPr>
        <w:spacing w:line="200" w:lineRule="atLeast"/>
        <w:jc w:val="both"/>
        <w:rPr>
          <w:rFonts w:ascii="Arial" w:hAnsi="Arial"/>
          <w:spacing w:val="16"/>
          <w:sz w:val="24"/>
        </w:rPr>
      </w:pPr>
    </w:p>
    <w:p w:rsidR="004E2BAD" w:rsidRDefault="004E2BAD" w:rsidP="004E2BAD">
      <w:pPr>
        <w:spacing w:line="20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Zastupitelstvo MČ po projednání</w:t>
      </w:r>
    </w:p>
    <w:p w:rsidR="004E2BAD" w:rsidRDefault="004E2BAD" w:rsidP="004E2BAD">
      <w:pPr>
        <w:spacing w:line="200" w:lineRule="atLeast"/>
        <w:jc w:val="both"/>
        <w:rPr>
          <w:rFonts w:ascii="Arial" w:hAnsi="Arial" w:cs="Arial"/>
          <w:b/>
          <w:sz w:val="24"/>
          <w:szCs w:val="24"/>
        </w:rPr>
      </w:pPr>
    </w:p>
    <w:p w:rsidR="004E2BAD" w:rsidRDefault="004E2BAD" w:rsidP="004E2BAD">
      <w:pPr>
        <w:spacing w:line="200" w:lineRule="atLeast"/>
        <w:jc w:val="both"/>
        <w:rPr>
          <w:rFonts w:ascii="Arial" w:hAnsi="Arial" w:cs="Arial"/>
          <w:b/>
          <w:sz w:val="24"/>
          <w:szCs w:val="24"/>
        </w:rPr>
      </w:pPr>
    </w:p>
    <w:p w:rsidR="004E2BAD" w:rsidRDefault="00867A81" w:rsidP="004E2BAD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I. souhlasí</w:t>
      </w:r>
    </w:p>
    <w:p w:rsidR="004E2BAD" w:rsidRDefault="00867A81" w:rsidP="004E2BAD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na základě žádosti s poskytnutím návratné finanční výpomoci ve výši 400.000,- Kč na dobu 5 let, a to na pokrytí nákladů souvisejících s demolicí rodinného domu</w:t>
      </w:r>
    </w:p>
    <w:p w:rsidR="00867A81" w:rsidRDefault="00867A81" w:rsidP="004E2BAD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  <w:bookmarkStart w:id="0" w:name="_GoBack"/>
      <w:bookmarkEnd w:id="0"/>
    </w:p>
    <w:p w:rsidR="00867A81" w:rsidRDefault="00867A81" w:rsidP="004E2BAD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</w:p>
    <w:p w:rsidR="00867A81" w:rsidRDefault="00867A81" w:rsidP="004E2BAD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II. pověřuje</w:t>
      </w:r>
    </w:p>
    <w:p w:rsidR="00867A81" w:rsidRPr="00867A81" w:rsidRDefault="00867A81" w:rsidP="004E2BAD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zástupce starosty podpisem smlouvy, která je přílohou tohoto usnesení</w:t>
      </w:r>
    </w:p>
    <w:p w:rsidR="004F60CB" w:rsidRDefault="004F60CB" w:rsidP="004F60CB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</w:p>
    <w:p w:rsidR="004F60CB" w:rsidRDefault="004F60CB" w:rsidP="004F60CB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</w:p>
    <w:p w:rsidR="004F60CB" w:rsidRDefault="004F60CB" w:rsidP="004F60CB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</w:p>
    <w:p w:rsidR="00C83D6F" w:rsidRDefault="00C83D6F" w:rsidP="004F60CB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</w:p>
    <w:p w:rsidR="00C83D6F" w:rsidRDefault="00C83D6F" w:rsidP="004F60CB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</w:p>
    <w:p w:rsidR="00C83D6F" w:rsidRDefault="00C83D6F" w:rsidP="004F60CB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</w:p>
    <w:p w:rsidR="004F60CB" w:rsidRDefault="004F60CB" w:rsidP="004F60CB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</w:p>
    <w:p w:rsidR="00791B62" w:rsidRDefault="00791B62" w:rsidP="00AF7A44">
      <w:pPr>
        <w:rPr>
          <w:rFonts w:ascii="Arial" w:hAnsi="Arial"/>
          <w:spacing w:val="16"/>
          <w:sz w:val="24"/>
        </w:rPr>
      </w:pPr>
    </w:p>
    <w:p w:rsidR="00ED1F60" w:rsidRDefault="00ED1F60" w:rsidP="00AF7A44">
      <w:pPr>
        <w:rPr>
          <w:rFonts w:ascii="Arial" w:hAnsi="Arial"/>
          <w:spacing w:val="16"/>
          <w:sz w:val="24"/>
        </w:rPr>
      </w:pPr>
    </w:p>
    <w:p w:rsidR="00461F3B" w:rsidRDefault="00461F3B">
      <w:pPr>
        <w:rPr>
          <w:rFonts w:ascii="Arial" w:hAnsi="Arial"/>
          <w:bCs/>
          <w:spacing w:val="16"/>
          <w:sz w:val="24"/>
        </w:rPr>
      </w:pPr>
    </w:p>
    <w:p w:rsidR="00B01083" w:rsidRDefault="00B01083" w:rsidP="00B01083">
      <w:pPr>
        <w:rPr>
          <w:rFonts w:ascii="Arial" w:hAnsi="Arial"/>
          <w:spacing w:val="16"/>
          <w:sz w:val="24"/>
        </w:rPr>
      </w:pPr>
    </w:p>
    <w:p w:rsidR="00B01083" w:rsidRDefault="00B01083" w:rsidP="00B01083">
      <w:pPr>
        <w:pStyle w:val="Nadpis1"/>
        <w:spacing w:before="0" w:after="0"/>
        <w:rPr>
          <w:b w:val="0"/>
          <w:bCs/>
          <w:spacing w:val="16"/>
          <w:kern w:val="0"/>
          <w:sz w:val="24"/>
          <w:szCs w:val="24"/>
        </w:rPr>
      </w:pPr>
      <w:r>
        <w:rPr>
          <w:b w:val="0"/>
          <w:bCs/>
          <w:spacing w:val="16"/>
          <w:kern w:val="0"/>
          <w:sz w:val="24"/>
          <w:szCs w:val="24"/>
        </w:rPr>
        <w:t xml:space="preserve">     Ing. Mgr. Martin Tumpach</w:t>
      </w:r>
      <w:r>
        <w:rPr>
          <w:b w:val="0"/>
          <w:bCs/>
          <w:spacing w:val="16"/>
          <w:kern w:val="0"/>
          <w:sz w:val="24"/>
          <w:szCs w:val="24"/>
        </w:rPr>
        <w:tab/>
        <w:t xml:space="preserve">                      Ing. </w:t>
      </w:r>
      <w:smartTag w:uri="urn:schemas-microsoft-com:office:smarttags" w:element="PersonName">
        <w:smartTagPr>
          <w:attr w:name="ProductID" w:val="Miloš Růžička"/>
        </w:smartTagPr>
        <w:r>
          <w:rPr>
            <w:b w:val="0"/>
            <w:bCs/>
            <w:spacing w:val="16"/>
            <w:kern w:val="0"/>
            <w:sz w:val="24"/>
            <w:szCs w:val="24"/>
          </w:rPr>
          <w:t>Miloš Růžička</w:t>
        </w:r>
      </w:smartTag>
    </w:p>
    <w:p w:rsidR="00B01083" w:rsidRDefault="00B01083" w:rsidP="00B01083">
      <w:pPr>
        <w:tabs>
          <w:tab w:val="center" w:pos="2268"/>
          <w:tab w:val="center" w:pos="6663"/>
        </w:tabs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 xml:space="preserve">          zástupce starosty</w:t>
      </w:r>
      <w:r>
        <w:rPr>
          <w:rFonts w:ascii="Arial" w:hAnsi="Arial"/>
          <w:spacing w:val="16"/>
          <w:sz w:val="24"/>
        </w:rPr>
        <w:tab/>
        <w:t xml:space="preserve">              starosta </w:t>
      </w:r>
    </w:p>
    <w:p w:rsidR="00461F3B" w:rsidRPr="004F675C" w:rsidRDefault="00461F3B" w:rsidP="00B01083">
      <w:pPr>
        <w:rPr>
          <w:rFonts w:ascii="Arial" w:hAnsi="Arial"/>
          <w:bCs/>
          <w:spacing w:val="16"/>
          <w:sz w:val="24"/>
          <w:szCs w:val="24"/>
        </w:rPr>
      </w:pPr>
    </w:p>
    <w:sectPr w:rsidR="00461F3B" w:rsidRPr="004F675C">
      <w:headerReference w:type="default" r:id="rId9"/>
      <w:pgSz w:w="11907" w:h="16840" w:code="9"/>
      <w:pgMar w:top="1254" w:right="1418" w:bottom="1440" w:left="1418" w:header="851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71A" w:rsidRDefault="0013771A">
      <w:r>
        <w:separator/>
      </w:r>
    </w:p>
  </w:endnote>
  <w:endnote w:type="continuationSeparator" w:id="0">
    <w:p w:rsidR="0013771A" w:rsidRDefault="00137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71A" w:rsidRDefault="0013771A">
      <w:r>
        <w:separator/>
      </w:r>
    </w:p>
  </w:footnote>
  <w:footnote w:type="continuationSeparator" w:id="0">
    <w:p w:rsidR="0013771A" w:rsidRDefault="00137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F3B" w:rsidRDefault="00461F3B">
    <w:pPr>
      <w:pStyle w:val="Zhlav"/>
      <w:ind w:left="14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E2DD7"/>
    <w:multiLevelType w:val="hybridMultilevel"/>
    <w:tmpl w:val="9D7040B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CC831C5"/>
    <w:multiLevelType w:val="hybridMultilevel"/>
    <w:tmpl w:val="24E85516"/>
    <w:lvl w:ilvl="0" w:tplc="FACC229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77365A0"/>
    <w:multiLevelType w:val="hybridMultilevel"/>
    <w:tmpl w:val="A672164A"/>
    <w:lvl w:ilvl="0" w:tplc="977600F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sz w:val="28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EDD7503"/>
    <w:multiLevelType w:val="hybridMultilevel"/>
    <w:tmpl w:val="9764734E"/>
    <w:lvl w:ilvl="0" w:tplc="D876A3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AE87CF7"/>
    <w:multiLevelType w:val="hybridMultilevel"/>
    <w:tmpl w:val="8D30061E"/>
    <w:lvl w:ilvl="0" w:tplc="F1785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079706B"/>
    <w:multiLevelType w:val="hybridMultilevel"/>
    <w:tmpl w:val="A07EA250"/>
    <w:lvl w:ilvl="0" w:tplc="022E0ED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56015FE"/>
    <w:multiLevelType w:val="hybridMultilevel"/>
    <w:tmpl w:val="7F543A14"/>
    <w:lvl w:ilvl="0" w:tplc="6738605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B104240"/>
    <w:multiLevelType w:val="hybridMultilevel"/>
    <w:tmpl w:val="30E4F36E"/>
    <w:lvl w:ilvl="0" w:tplc="1438EF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30E6B51"/>
    <w:multiLevelType w:val="multilevel"/>
    <w:tmpl w:val="C4A6AD2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  <w:b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C02"/>
    <w:rsid w:val="00002676"/>
    <w:rsid w:val="00023A44"/>
    <w:rsid w:val="00042C11"/>
    <w:rsid w:val="000871E4"/>
    <w:rsid w:val="00094C1E"/>
    <w:rsid w:val="000C45C7"/>
    <w:rsid w:val="000F633C"/>
    <w:rsid w:val="00135407"/>
    <w:rsid w:val="0013771A"/>
    <w:rsid w:val="001E4883"/>
    <w:rsid w:val="002116E6"/>
    <w:rsid w:val="00236477"/>
    <w:rsid w:val="002A654B"/>
    <w:rsid w:val="002B0DF1"/>
    <w:rsid w:val="002C2328"/>
    <w:rsid w:val="002D1F51"/>
    <w:rsid w:val="002D438E"/>
    <w:rsid w:val="002F0B42"/>
    <w:rsid w:val="00313220"/>
    <w:rsid w:val="0034668B"/>
    <w:rsid w:val="00367878"/>
    <w:rsid w:val="0038018E"/>
    <w:rsid w:val="0039056D"/>
    <w:rsid w:val="003A3E16"/>
    <w:rsid w:val="003B329A"/>
    <w:rsid w:val="003B3DE6"/>
    <w:rsid w:val="003B5DF0"/>
    <w:rsid w:val="003D1428"/>
    <w:rsid w:val="003D558A"/>
    <w:rsid w:val="003E4DFF"/>
    <w:rsid w:val="003F5BDE"/>
    <w:rsid w:val="003F6B88"/>
    <w:rsid w:val="00411853"/>
    <w:rsid w:val="00421127"/>
    <w:rsid w:val="0042213B"/>
    <w:rsid w:val="00451FF6"/>
    <w:rsid w:val="00461F3B"/>
    <w:rsid w:val="00462B9E"/>
    <w:rsid w:val="00477820"/>
    <w:rsid w:val="00481EEC"/>
    <w:rsid w:val="004A2F1D"/>
    <w:rsid w:val="004A618C"/>
    <w:rsid w:val="004E2BAD"/>
    <w:rsid w:val="004F60CB"/>
    <w:rsid w:val="004F675C"/>
    <w:rsid w:val="005129A7"/>
    <w:rsid w:val="0052426F"/>
    <w:rsid w:val="0054708C"/>
    <w:rsid w:val="00585DD9"/>
    <w:rsid w:val="005B6563"/>
    <w:rsid w:val="006374F3"/>
    <w:rsid w:val="006439CF"/>
    <w:rsid w:val="00650277"/>
    <w:rsid w:val="00657256"/>
    <w:rsid w:val="00686C9C"/>
    <w:rsid w:val="006C22A0"/>
    <w:rsid w:val="006C690D"/>
    <w:rsid w:val="007235AD"/>
    <w:rsid w:val="0073136C"/>
    <w:rsid w:val="00737C02"/>
    <w:rsid w:val="00780911"/>
    <w:rsid w:val="00791B62"/>
    <w:rsid w:val="007B14E4"/>
    <w:rsid w:val="007B1DA2"/>
    <w:rsid w:val="007B3DB4"/>
    <w:rsid w:val="007D3B23"/>
    <w:rsid w:val="007E42D7"/>
    <w:rsid w:val="007F3798"/>
    <w:rsid w:val="00807E81"/>
    <w:rsid w:val="00820583"/>
    <w:rsid w:val="008263A7"/>
    <w:rsid w:val="00864B94"/>
    <w:rsid w:val="00867A81"/>
    <w:rsid w:val="00885363"/>
    <w:rsid w:val="00892F3A"/>
    <w:rsid w:val="008D6659"/>
    <w:rsid w:val="008E71E5"/>
    <w:rsid w:val="008F5E0A"/>
    <w:rsid w:val="0093602E"/>
    <w:rsid w:val="00940F6E"/>
    <w:rsid w:val="00960719"/>
    <w:rsid w:val="00972D4E"/>
    <w:rsid w:val="009913C1"/>
    <w:rsid w:val="009D2D1B"/>
    <w:rsid w:val="009D7CA2"/>
    <w:rsid w:val="00A30182"/>
    <w:rsid w:val="00A6764E"/>
    <w:rsid w:val="00AD5DBE"/>
    <w:rsid w:val="00AF7A44"/>
    <w:rsid w:val="00B01083"/>
    <w:rsid w:val="00B1618E"/>
    <w:rsid w:val="00B30385"/>
    <w:rsid w:val="00B42E4C"/>
    <w:rsid w:val="00B6202C"/>
    <w:rsid w:val="00B66399"/>
    <w:rsid w:val="00B81CF2"/>
    <w:rsid w:val="00B92982"/>
    <w:rsid w:val="00BA4A96"/>
    <w:rsid w:val="00C37D04"/>
    <w:rsid w:val="00C41C24"/>
    <w:rsid w:val="00C458C8"/>
    <w:rsid w:val="00C4703F"/>
    <w:rsid w:val="00C83D6F"/>
    <w:rsid w:val="00C84920"/>
    <w:rsid w:val="00CF0FEA"/>
    <w:rsid w:val="00D11DCC"/>
    <w:rsid w:val="00D33008"/>
    <w:rsid w:val="00D66164"/>
    <w:rsid w:val="00D93E0D"/>
    <w:rsid w:val="00DD5BF3"/>
    <w:rsid w:val="00DE5A66"/>
    <w:rsid w:val="00E361BB"/>
    <w:rsid w:val="00E62484"/>
    <w:rsid w:val="00E747F9"/>
    <w:rsid w:val="00EB61A4"/>
    <w:rsid w:val="00ED1F60"/>
    <w:rsid w:val="00ED2DE8"/>
    <w:rsid w:val="00EE506D"/>
    <w:rsid w:val="00F31946"/>
    <w:rsid w:val="00F528D8"/>
    <w:rsid w:val="00F84301"/>
    <w:rsid w:val="00F9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6D5A248"/>
  <w15:chartTrackingRefBased/>
  <w15:docId w15:val="{8376910A-BB4B-4A4C-B051-2198619C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2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link w:val="Nadpis2Char"/>
    <w:uiPriority w:val="99"/>
    <w:qFormat/>
    <w:pPr>
      <w:keepNext/>
      <w:jc w:val="center"/>
      <w:outlineLvl w:val="1"/>
    </w:pPr>
    <w:rPr>
      <w:rFonts w:ascii="Arial" w:hAnsi="Arial"/>
      <w:bCs/>
      <w:spacing w:val="16"/>
      <w:sz w:val="28"/>
    </w:rPr>
  </w:style>
  <w:style w:type="paragraph" w:styleId="Nadpis3">
    <w:name w:val="heading 3"/>
    <w:basedOn w:val="Normln"/>
    <w:next w:val="Normln"/>
    <w:link w:val="Nadpis3Char"/>
    <w:uiPriority w:val="99"/>
    <w:qFormat/>
    <w:pPr>
      <w:keepNext/>
      <w:outlineLvl w:val="2"/>
    </w:pPr>
    <w:rPr>
      <w:rFonts w:ascii="Arial" w:hAnsi="Arial" w:cs="Arial"/>
      <w:b/>
      <w:bCs/>
      <w:sz w:val="24"/>
    </w:rPr>
  </w:style>
  <w:style w:type="paragraph" w:styleId="Nadpis4">
    <w:name w:val="heading 4"/>
    <w:basedOn w:val="Normln"/>
    <w:next w:val="Normln"/>
    <w:link w:val="Nadpis4Char"/>
    <w:uiPriority w:val="99"/>
    <w:qFormat/>
    <w:pPr>
      <w:keepNext/>
      <w:jc w:val="both"/>
      <w:outlineLvl w:val="3"/>
    </w:pPr>
    <w:rPr>
      <w:rFonts w:ascii="Arial" w:hAnsi="Arial" w:cs="Arial"/>
      <w:b/>
      <w:sz w:val="24"/>
      <w:szCs w:val="28"/>
    </w:rPr>
  </w:style>
  <w:style w:type="paragraph" w:styleId="Nadpis5">
    <w:name w:val="heading 5"/>
    <w:basedOn w:val="Normln"/>
    <w:next w:val="Normln"/>
    <w:link w:val="Nadpis5Char"/>
    <w:uiPriority w:val="9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Zhlav">
    <w:name w:val="header"/>
    <w:basedOn w:val="Normln"/>
    <w:link w:val="ZhlavChar"/>
    <w:uiPriority w:val="99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Pr>
      <w:rFonts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Pr>
      <w:rFonts w:cs="Times New Roman"/>
      <w:sz w:val="20"/>
      <w:szCs w:val="20"/>
    </w:rPr>
  </w:style>
  <w:style w:type="paragraph" w:styleId="Zkladntextodsazen">
    <w:name w:val="Body Text Indent"/>
    <w:basedOn w:val="Normln"/>
    <w:link w:val="ZkladntextodsazenChar"/>
    <w:uiPriority w:val="99"/>
    <w:semiHidden/>
    <w:pPr>
      <w:ind w:left="567" w:hanging="567"/>
    </w:pPr>
    <w:rPr>
      <w:rFonts w:ascii="Arial" w:hAnsi="Arial" w:cs="Arial"/>
      <w:sz w:val="24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Pr>
      <w:rFonts w:cs="Times New Roman"/>
      <w:sz w:val="20"/>
      <w:szCs w:val="20"/>
    </w:rPr>
  </w:style>
  <w:style w:type="paragraph" w:styleId="Zkladntextodsazen2">
    <w:name w:val="Body Text Indent 2"/>
    <w:basedOn w:val="Normln"/>
    <w:link w:val="Zkladntextodsazen2Char"/>
    <w:uiPriority w:val="99"/>
    <w:semiHidden/>
    <w:pPr>
      <w:ind w:left="426" w:hanging="426"/>
    </w:pPr>
    <w:rPr>
      <w:rFonts w:ascii="Arial" w:hAnsi="Arial" w:cs="Arial"/>
      <w:sz w:val="24"/>
    </w:rPr>
  </w:style>
  <w:style w:type="character" w:customStyle="1" w:styleId="Zkladntextodsazen2Char">
    <w:name w:val="Základní text odsazený 2 Char"/>
    <w:link w:val="Zkladntextodsazen2"/>
    <w:uiPriority w:val="99"/>
    <w:semiHidden/>
    <w:locked/>
    <w:rPr>
      <w:rFonts w:cs="Times New Roman"/>
      <w:sz w:val="20"/>
      <w:szCs w:val="20"/>
    </w:rPr>
  </w:style>
  <w:style w:type="paragraph" w:customStyle="1" w:styleId="Standard">
    <w:name w:val="Standard"/>
    <w:uiPriority w:val="99"/>
    <w:rsid w:val="00042C11"/>
    <w:pPr>
      <w:widowControl w:val="0"/>
      <w:suppressAutoHyphens/>
      <w:autoSpaceDN w:val="0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042C11"/>
    <w:pPr>
      <w:spacing w:after="120"/>
    </w:pPr>
  </w:style>
  <w:style w:type="paragraph" w:styleId="Odstavecseseznamem">
    <w:name w:val="List Paragraph"/>
    <w:basedOn w:val="Normln"/>
    <w:qFormat/>
    <w:rsid w:val="004F60CB"/>
    <w:pPr>
      <w:suppressAutoHyphens/>
      <w:overflowPunct/>
      <w:autoSpaceDE/>
      <w:autoSpaceDN/>
      <w:adjustRightInd/>
      <w:ind w:left="720"/>
      <w:textAlignment w:val="auto"/>
    </w:pPr>
    <w:rPr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64B9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64B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88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SOffice\&#352;ablony\hl-papmz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hl-papmz</Template>
  <TotalTime>3</TotalTime>
  <Pages>1</Pages>
  <Words>91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Vážený pane,</vt:lpstr>
    </vt:vector>
  </TitlesOfParts>
  <Company>MÚ Ďáblice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Vážený pane,</dc:title>
  <dc:subject/>
  <dc:creator>..</dc:creator>
  <cp:keywords/>
  <cp:lastModifiedBy>traurig</cp:lastModifiedBy>
  <cp:revision>3</cp:revision>
  <cp:lastPrinted>2016-01-21T10:17:00Z</cp:lastPrinted>
  <dcterms:created xsi:type="dcterms:W3CDTF">2016-07-03T13:47:00Z</dcterms:created>
  <dcterms:modified xsi:type="dcterms:W3CDTF">2016-07-03T13:50:00Z</dcterms:modified>
</cp:coreProperties>
</file>