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8E254" w14:textId="77777777" w:rsidR="00C53C42" w:rsidRDefault="00C53C42">
      <w:bookmarkStart w:id="0" w:name="_GoBack"/>
      <w:bookmarkEnd w:id="0"/>
    </w:p>
    <w:p w14:paraId="2C6F991E" w14:textId="77777777" w:rsidR="00C53C42" w:rsidRDefault="00C53C42">
      <w:pPr>
        <w:framePr w:hSpace="142" w:wrap="around" w:vAnchor="text" w:hAnchor="page" w:x="1439" w:y="104"/>
      </w:pPr>
      <w:r>
        <w:object w:dxaOrig="1416" w:dyaOrig="1593" w14:anchorId="2DA6C3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77.4pt" o:ole="">
            <v:imagedata r:id="rId7" o:title=""/>
          </v:shape>
          <o:OLEObject Type="Embed" ProgID="Word.Document.8" ShapeID="_x0000_i1025" DrawAspect="Content" ObjectID="_1552752043" r:id="rId8"/>
        </w:object>
      </w:r>
    </w:p>
    <w:p w14:paraId="61AE3D32" w14:textId="77777777" w:rsidR="00C53C42" w:rsidRDefault="00C53C42" w:rsidP="00C46024">
      <w:pPr>
        <w:pStyle w:val="Zhlav"/>
        <w:jc w:val="center"/>
        <w:outlineLvl w:val="0"/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 xml:space="preserve">Městská část </w:t>
      </w:r>
      <w:proofErr w:type="gramStart"/>
      <w:r>
        <w:rPr>
          <w:rFonts w:ascii="Arial" w:hAnsi="Arial"/>
          <w:b/>
          <w:spacing w:val="36"/>
          <w:sz w:val="40"/>
        </w:rPr>
        <w:t>Praha - Ďáblice</w:t>
      </w:r>
      <w:proofErr w:type="gramEnd"/>
    </w:p>
    <w:p w14:paraId="746E87BE" w14:textId="77777777" w:rsidR="00C53C42" w:rsidRDefault="00833085" w:rsidP="00C46024">
      <w:pPr>
        <w:pStyle w:val="Zhlav"/>
        <w:jc w:val="center"/>
        <w:outlineLvl w:val="0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Zastupitelstvo</w:t>
      </w:r>
      <w:r w:rsidR="00C53C42">
        <w:rPr>
          <w:rFonts w:ascii="Arial" w:hAnsi="Arial"/>
          <w:b/>
          <w:spacing w:val="16"/>
          <w:sz w:val="32"/>
        </w:rPr>
        <w:t xml:space="preserve"> městské části</w:t>
      </w:r>
    </w:p>
    <w:p w14:paraId="4F5A8965" w14:textId="77777777" w:rsidR="00C53C42" w:rsidRDefault="00C53C42">
      <w:pPr>
        <w:pStyle w:val="Zhlav"/>
        <w:jc w:val="center"/>
        <w:rPr>
          <w:rFonts w:ascii="Arial" w:hAnsi="Arial"/>
          <w:spacing w:val="20"/>
        </w:rPr>
      </w:pPr>
    </w:p>
    <w:p w14:paraId="5F55CDD1" w14:textId="46BD8ACC" w:rsidR="00C53C42" w:rsidRDefault="00405FC3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1</w:t>
      </w:r>
      <w:r w:rsidR="00AE7A4C">
        <w:rPr>
          <w:rFonts w:ascii="Arial" w:hAnsi="Arial"/>
          <w:spacing w:val="16"/>
          <w:sz w:val="24"/>
        </w:rPr>
        <w:t>8</w:t>
      </w:r>
      <w:r w:rsidR="00C53C42">
        <w:rPr>
          <w:rFonts w:ascii="Arial" w:hAnsi="Arial"/>
          <w:spacing w:val="16"/>
          <w:sz w:val="24"/>
        </w:rPr>
        <w:t>. zasedání</w:t>
      </w:r>
    </w:p>
    <w:p w14:paraId="79C5BADE" w14:textId="3E4C522F" w:rsidR="00C53C42" w:rsidRDefault="00C53C42" w:rsidP="00A82475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AE7A4C">
        <w:rPr>
          <w:rFonts w:ascii="Arial" w:hAnsi="Arial"/>
          <w:spacing w:val="16"/>
          <w:sz w:val="24"/>
        </w:rPr>
        <w:t>5</w:t>
      </w:r>
      <w:r w:rsidR="00405FC3">
        <w:rPr>
          <w:rFonts w:ascii="Arial" w:hAnsi="Arial"/>
          <w:spacing w:val="16"/>
          <w:sz w:val="24"/>
        </w:rPr>
        <w:t xml:space="preserve">. </w:t>
      </w:r>
      <w:r w:rsidR="00AE7A4C">
        <w:rPr>
          <w:rFonts w:ascii="Arial" w:hAnsi="Arial"/>
          <w:spacing w:val="16"/>
          <w:sz w:val="24"/>
        </w:rPr>
        <w:t>4</w:t>
      </w:r>
      <w:r w:rsidR="00B50034">
        <w:rPr>
          <w:rFonts w:ascii="Arial" w:hAnsi="Arial"/>
          <w:spacing w:val="16"/>
          <w:sz w:val="24"/>
        </w:rPr>
        <w:t>.</w:t>
      </w:r>
      <w:r w:rsidR="00405FC3">
        <w:rPr>
          <w:rFonts w:ascii="Arial" w:hAnsi="Arial"/>
          <w:spacing w:val="16"/>
          <w:sz w:val="24"/>
        </w:rPr>
        <w:t xml:space="preserve"> </w:t>
      </w:r>
      <w:r w:rsidR="00B50034">
        <w:rPr>
          <w:rFonts w:ascii="Arial" w:hAnsi="Arial"/>
          <w:spacing w:val="16"/>
          <w:sz w:val="24"/>
        </w:rPr>
        <w:t>201</w:t>
      </w:r>
      <w:r w:rsidR="003E00AD">
        <w:rPr>
          <w:rFonts w:ascii="Arial" w:hAnsi="Arial"/>
          <w:spacing w:val="16"/>
          <w:sz w:val="24"/>
        </w:rPr>
        <w:t>7</w:t>
      </w:r>
    </w:p>
    <w:p w14:paraId="319EBEBA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3207A496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6A41DF1D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7C194674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70B0D80F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4B5DA478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627B7485" w14:textId="77777777" w:rsidR="00C53C42" w:rsidRDefault="00C53C42">
      <w:pPr>
        <w:jc w:val="center"/>
        <w:rPr>
          <w:rFonts w:ascii="Arial" w:hAnsi="Arial"/>
          <w:spacing w:val="16"/>
        </w:rPr>
      </w:pPr>
    </w:p>
    <w:p w14:paraId="353205DB" w14:textId="77777777" w:rsidR="00C53C42" w:rsidRDefault="00C53C42" w:rsidP="00FC5382">
      <w:pPr>
        <w:jc w:val="center"/>
        <w:outlineLvl w:val="0"/>
        <w:rPr>
          <w:rFonts w:ascii="Arial" w:hAnsi="Arial"/>
          <w:spacing w:val="16"/>
        </w:rPr>
      </w:pPr>
      <w:r>
        <w:rPr>
          <w:rFonts w:ascii="Arial" w:hAnsi="Arial"/>
          <w:b/>
          <w:spacing w:val="16"/>
          <w:sz w:val="36"/>
        </w:rPr>
        <w:t xml:space="preserve">USNESENÍ č. </w:t>
      </w:r>
      <w:proofErr w:type="spellStart"/>
      <w:r w:rsidR="003E00AD">
        <w:rPr>
          <w:rFonts w:ascii="Arial" w:hAnsi="Arial"/>
          <w:b/>
          <w:spacing w:val="16"/>
          <w:sz w:val="36"/>
        </w:rPr>
        <w:t>xxx</w:t>
      </w:r>
      <w:proofErr w:type="spellEnd"/>
      <w:r>
        <w:rPr>
          <w:rFonts w:ascii="Arial" w:hAnsi="Arial"/>
          <w:b/>
          <w:spacing w:val="16"/>
          <w:sz w:val="36"/>
        </w:rPr>
        <w:t>/</w:t>
      </w:r>
      <w:r w:rsidR="00D123BD">
        <w:rPr>
          <w:rFonts w:ascii="Arial" w:hAnsi="Arial"/>
          <w:b/>
          <w:spacing w:val="16"/>
          <w:sz w:val="36"/>
        </w:rPr>
        <w:t>1</w:t>
      </w:r>
      <w:r w:rsidR="003E00AD">
        <w:rPr>
          <w:rFonts w:ascii="Arial" w:hAnsi="Arial"/>
          <w:b/>
          <w:spacing w:val="16"/>
          <w:sz w:val="36"/>
        </w:rPr>
        <w:t>7</w:t>
      </w:r>
      <w:r>
        <w:rPr>
          <w:rFonts w:ascii="Arial" w:hAnsi="Arial"/>
          <w:b/>
          <w:spacing w:val="16"/>
          <w:sz w:val="36"/>
        </w:rPr>
        <w:t>/</w:t>
      </w:r>
      <w:r w:rsidR="00833085">
        <w:rPr>
          <w:rFonts w:ascii="Arial" w:hAnsi="Arial"/>
          <w:b/>
          <w:spacing w:val="16"/>
          <w:sz w:val="36"/>
        </w:rPr>
        <w:t>Z</w:t>
      </w:r>
      <w:r>
        <w:rPr>
          <w:rFonts w:ascii="Arial" w:hAnsi="Arial"/>
          <w:b/>
          <w:spacing w:val="16"/>
          <w:sz w:val="36"/>
        </w:rPr>
        <w:t>MČ</w:t>
      </w:r>
      <w:r>
        <w:rPr>
          <w:rFonts w:ascii="Arial" w:hAnsi="Arial"/>
          <w:spacing w:val="16"/>
        </w:rPr>
        <w:t xml:space="preserve"> </w:t>
      </w:r>
    </w:p>
    <w:p w14:paraId="50DD8DEE" w14:textId="2022D64D" w:rsidR="00F356AC" w:rsidRDefault="00406297" w:rsidP="00406297">
      <w:pPr>
        <w:jc w:val="center"/>
        <w:rPr>
          <w:rFonts w:ascii="Arial" w:hAnsi="Arial"/>
          <w:b/>
          <w:spacing w:val="16"/>
          <w:sz w:val="24"/>
        </w:rPr>
      </w:pPr>
      <w:r>
        <w:rPr>
          <w:rFonts w:ascii="Arial" w:hAnsi="Arial"/>
          <w:spacing w:val="16"/>
          <w:sz w:val="24"/>
        </w:rPr>
        <w:t>k</w:t>
      </w:r>
      <w:r w:rsidR="004201D9">
        <w:rPr>
          <w:rFonts w:ascii="Arial" w:hAnsi="Arial"/>
          <w:spacing w:val="16"/>
          <w:sz w:val="24"/>
        </w:rPr>
        <w:t> veřejné zakázce malého rozsahu na re</w:t>
      </w:r>
      <w:r w:rsidR="006B520F">
        <w:rPr>
          <w:rFonts w:ascii="Arial" w:hAnsi="Arial"/>
          <w:spacing w:val="16"/>
          <w:sz w:val="24"/>
        </w:rPr>
        <w:t>konstrukci chodníku K Ovčínu</w:t>
      </w:r>
      <w:r w:rsidR="004201D9">
        <w:rPr>
          <w:rFonts w:ascii="Arial" w:hAnsi="Arial"/>
          <w:spacing w:val="16"/>
          <w:sz w:val="24"/>
        </w:rPr>
        <w:t xml:space="preserve"> </w:t>
      </w:r>
    </w:p>
    <w:p w14:paraId="5E9AC2EB" w14:textId="77777777" w:rsidR="00F356AC" w:rsidRDefault="00F356AC" w:rsidP="00F356AC">
      <w:pPr>
        <w:jc w:val="both"/>
        <w:rPr>
          <w:rFonts w:ascii="Arial" w:hAnsi="Arial"/>
          <w:b/>
          <w:spacing w:val="16"/>
          <w:sz w:val="24"/>
        </w:rPr>
      </w:pPr>
    </w:p>
    <w:p w14:paraId="72349AF1" w14:textId="77777777" w:rsidR="00F356AC" w:rsidRDefault="00F356AC" w:rsidP="00F356AC">
      <w:pPr>
        <w:jc w:val="both"/>
        <w:rPr>
          <w:rFonts w:ascii="Arial" w:hAnsi="Arial"/>
          <w:b/>
          <w:spacing w:val="16"/>
          <w:sz w:val="24"/>
        </w:rPr>
      </w:pPr>
    </w:p>
    <w:p w14:paraId="67290D21" w14:textId="77777777" w:rsidR="00F356AC" w:rsidRDefault="00F356AC" w:rsidP="00F356AC">
      <w:pPr>
        <w:jc w:val="both"/>
        <w:rPr>
          <w:rFonts w:ascii="Arial" w:hAnsi="Arial"/>
          <w:b/>
          <w:spacing w:val="16"/>
          <w:sz w:val="24"/>
        </w:rPr>
      </w:pPr>
    </w:p>
    <w:p w14:paraId="2CE99550" w14:textId="77777777" w:rsidR="00F356AC" w:rsidRDefault="00F356AC" w:rsidP="00F356AC">
      <w:pPr>
        <w:jc w:val="both"/>
        <w:rPr>
          <w:rFonts w:ascii="Arial" w:hAnsi="Arial"/>
          <w:b/>
          <w:spacing w:val="16"/>
          <w:sz w:val="24"/>
        </w:rPr>
      </w:pPr>
    </w:p>
    <w:p w14:paraId="1811EE3D" w14:textId="77777777" w:rsidR="00F356AC" w:rsidRDefault="00F356AC" w:rsidP="00F356AC">
      <w:pPr>
        <w:jc w:val="both"/>
        <w:rPr>
          <w:rFonts w:ascii="Arial" w:hAnsi="Arial"/>
          <w:b/>
          <w:spacing w:val="16"/>
          <w:sz w:val="24"/>
        </w:rPr>
      </w:pPr>
    </w:p>
    <w:p w14:paraId="02ED5B47" w14:textId="77777777" w:rsidR="00F356AC" w:rsidRDefault="00F356AC" w:rsidP="00F356AC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  <w:r w:rsidRPr="006F3250">
        <w:rPr>
          <w:rFonts w:ascii="Arial" w:hAnsi="Arial" w:cs="Arial"/>
          <w:b/>
          <w:sz w:val="24"/>
          <w:szCs w:val="24"/>
        </w:rPr>
        <w:t>Zastupitelstvo MČ po projednání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66D36059" w14:textId="77777777" w:rsidR="00F356AC" w:rsidRDefault="00F356AC" w:rsidP="00F356AC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</w:p>
    <w:p w14:paraId="0C4331BB" w14:textId="1D548CE4" w:rsidR="00AE7A4C" w:rsidRDefault="00AE7A4C" w:rsidP="00F356AC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CB844EC" w14:textId="51726571" w:rsidR="004201D9" w:rsidRDefault="004201D9" w:rsidP="004201D9">
      <w:pPr>
        <w:pStyle w:val="Odstavecseseznamem"/>
        <w:tabs>
          <w:tab w:val="left" w:pos="851"/>
        </w:tabs>
        <w:ind w:left="0"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  <w:r w:rsidRPr="00C72E8A">
        <w:rPr>
          <w:rFonts w:ascii="Arial" w:hAnsi="Arial" w:cs="Arial"/>
          <w:b/>
          <w:iCs/>
          <w:color w:val="000000"/>
          <w:sz w:val="24"/>
          <w:szCs w:val="24"/>
        </w:rPr>
        <w:t>I. schvaluje</w:t>
      </w:r>
    </w:p>
    <w:p w14:paraId="3438D1E0" w14:textId="478BF988" w:rsidR="004201D9" w:rsidRDefault="004201D9" w:rsidP="004201D9">
      <w:pPr>
        <w:pStyle w:val="Odstavecseseznamem"/>
        <w:tabs>
          <w:tab w:val="left" w:pos="851"/>
        </w:tabs>
        <w:ind w:left="0"/>
        <w:jc w:val="both"/>
        <w:rPr>
          <w:rFonts w:ascii="Arial" w:hAnsi="Arial" w:cs="Arial"/>
          <w:iCs/>
          <w:color w:val="000000"/>
          <w:sz w:val="24"/>
          <w:szCs w:val="24"/>
        </w:rPr>
      </w:pPr>
      <w:r>
        <w:rPr>
          <w:rFonts w:ascii="Arial" w:hAnsi="Arial" w:cs="Arial"/>
          <w:iCs/>
          <w:color w:val="000000"/>
          <w:sz w:val="24"/>
          <w:szCs w:val="24"/>
        </w:rPr>
        <w:t>Záměr vyhlásit veřejnou zakázku malého rozsahu na re</w:t>
      </w:r>
      <w:r w:rsidR="006B520F">
        <w:rPr>
          <w:rFonts w:ascii="Arial" w:hAnsi="Arial" w:cs="Arial"/>
          <w:iCs/>
          <w:color w:val="000000"/>
          <w:sz w:val="24"/>
          <w:szCs w:val="24"/>
        </w:rPr>
        <w:t>konstrukci chodníku K Ovčínu v katastrálním území Ďáblic</w:t>
      </w:r>
      <w:r>
        <w:rPr>
          <w:rFonts w:ascii="Arial" w:hAnsi="Arial" w:cs="Arial"/>
          <w:iCs/>
          <w:color w:val="000000"/>
          <w:sz w:val="24"/>
          <w:szCs w:val="24"/>
        </w:rPr>
        <w:t xml:space="preserve"> v maximální hodnotě …………………</w:t>
      </w:r>
      <w:proofErr w:type="gramStart"/>
      <w:r>
        <w:rPr>
          <w:rFonts w:ascii="Arial" w:hAnsi="Arial" w:cs="Arial"/>
          <w:iCs/>
          <w:color w:val="000000"/>
          <w:sz w:val="24"/>
          <w:szCs w:val="24"/>
        </w:rPr>
        <w:t>…,-</w:t>
      </w:r>
      <w:proofErr w:type="gramEnd"/>
      <w:r>
        <w:rPr>
          <w:rFonts w:ascii="Arial" w:hAnsi="Arial" w:cs="Arial"/>
          <w:iCs/>
          <w:color w:val="000000"/>
          <w:sz w:val="24"/>
          <w:szCs w:val="24"/>
        </w:rPr>
        <w:t xml:space="preserve"> Kč bez DPH </w:t>
      </w:r>
    </w:p>
    <w:p w14:paraId="7A10095D" w14:textId="77777777" w:rsidR="004201D9" w:rsidRPr="00FF4D0E" w:rsidRDefault="004201D9" w:rsidP="004201D9">
      <w:pPr>
        <w:pStyle w:val="Odstavecseseznamem"/>
        <w:tabs>
          <w:tab w:val="left" w:pos="851"/>
        </w:tabs>
        <w:ind w:left="0"/>
        <w:jc w:val="both"/>
        <w:rPr>
          <w:rFonts w:ascii="Arial" w:hAnsi="Arial" w:cs="Arial"/>
          <w:iCs/>
          <w:color w:val="000000"/>
          <w:sz w:val="24"/>
          <w:szCs w:val="24"/>
        </w:rPr>
      </w:pPr>
    </w:p>
    <w:p w14:paraId="02D84470" w14:textId="559DD7A8" w:rsidR="004201D9" w:rsidRDefault="004201D9" w:rsidP="004201D9">
      <w:pPr>
        <w:pStyle w:val="Odstavecseseznamem"/>
        <w:tabs>
          <w:tab w:val="left" w:pos="851"/>
        </w:tabs>
        <w:ind w:left="0"/>
        <w:jc w:val="both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II. pověřuje</w:t>
      </w:r>
    </w:p>
    <w:p w14:paraId="3DC629CB" w14:textId="02DB4970" w:rsidR="004201D9" w:rsidRDefault="004201D9" w:rsidP="004201D9">
      <w:pPr>
        <w:pStyle w:val="Odstavecseseznamem"/>
        <w:tabs>
          <w:tab w:val="left" w:pos="851"/>
        </w:tabs>
        <w:ind w:left="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3</w:t>
      </w:r>
      <w:r w:rsidRPr="009A3A30">
        <w:rPr>
          <w:rFonts w:ascii="Arial" w:hAnsi="Arial" w:cs="Arial"/>
          <w:b/>
          <w:iCs/>
          <w:sz w:val="24"/>
          <w:szCs w:val="24"/>
        </w:rPr>
        <w:t>.1</w:t>
      </w:r>
      <w:r>
        <w:rPr>
          <w:rFonts w:ascii="Arial" w:hAnsi="Arial" w:cs="Arial"/>
          <w:iCs/>
          <w:sz w:val="24"/>
          <w:szCs w:val="24"/>
        </w:rPr>
        <w:t xml:space="preserve"> radu MČ k zajištění veškerých činností spojených z realizací veřejné zakázky malého rozsahu s výhradou, že do hodnotící komise budou přednostně </w:t>
      </w:r>
      <w:r w:rsidR="006B520F">
        <w:rPr>
          <w:rFonts w:ascii="Arial" w:hAnsi="Arial" w:cs="Arial"/>
          <w:iCs/>
          <w:sz w:val="24"/>
          <w:szCs w:val="24"/>
        </w:rPr>
        <w:t>navrženi členové zastupitelstva: ………………………………………………………………………..</w:t>
      </w:r>
    </w:p>
    <w:p w14:paraId="763E37EC" w14:textId="77777777" w:rsidR="004201D9" w:rsidRDefault="004201D9" w:rsidP="004201D9">
      <w:pPr>
        <w:pStyle w:val="Odstavecseseznamem"/>
        <w:tabs>
          <w:tab w:val="left" w:pos="851"/>
        </w:tabs>
        <w:ind w:left="0"/>
        <w:jc w:val="both"/>
        <w:rPr>
          <w:rFonts w:ascii="Arial" w:hAnsi="Arial" w:cs="Arial"/>
          <w:iCs/>
          <w:sz w:val="24"/>
          <w:szCs w:val="24"/>
        </w:rPr>
      </w:pPr>
      <w:r w:rsidRPr="00FA3E2D">
        <w:rPr>
          <w:rFonts w:ascii="Arial" w:hAnsi="Arial" w:cs="Arial"/>
          <w:b/>
          <w:iCs/>
          <w:sz w:val="24"/>
          <w:szCs w:val="24"/>
        </w:rPr>
        <w:t>3.2.</w:t>
      </w:r>
      <w:r>
        <w:rPr>
          <w:rFonts w:ascii="Arial" w:hAnsi="Arial" w:cs="Arial"/>
          <w:iCs/>
          <w:sz w:val="24"/>
          <w:szCs w:val="24"/>
        </w:rPr>
        <w:t xml:space="preserve"> starostu MČ podpisem smlouvy s vítězným uchazečem</w:t>
      </w:r>
    </w:p>
    <w:p w14:paraId="4BF44E26" w14:textId="77777777" w:rsidR="004201D9" w:rsidRPr="005445B2" w:rsidRDefault="004201D9" w:rsidP="004201D9">
      <w:pPr>
        <w:pStyle w:val="Odstavecseseznamem"/>
        <w:tabs>
          <w:tab w:val="left" w:pos="851"/>
        </w:tabs>
        <w:ind w:left="0"/>
        <w:jc w:val="both"/>
        <w:rPr>
          <w:rFonts w:ascii="Arial" w:hAnsi="Arial" w:cs="Arial"/>
          <w:iCs/>
          <w:sz w:val="24"/>
          <w:szCs w:val="24"/>
        </w:rPr>
      </w:pPr>
      <w:r w:rsidRPr="00FA3E2D">
        <w:rPr>
          <w:rFonts w:ascii="Arial" w:hAnsi="Arial" w:cs="Arial"/>
          <w:b/>
          <w:iCs/>
          <w:sz w:val="24"/>
          <w:szCs w:val="24"/>
        </w:rPr>
        <w:t>3.3.</w:t>
      </w:r>
      <w:r>
        <w:rPr>
          <w:rFonts w:ascii="Arial" w:hAnsi="Arial" w:cs="Arial"/>
          <w:iCs/>
          <w:sz w:val="24"/>
          <w:szCs w:val="24"/>
        </w:rPr>
        <w:t xml:space="preserve"> starostu informovat ZMČ o výsledku výběrového řízení na nejbližším zasedaní ZMČ</w:t>
      </w:r>
    </w:p>
    <w:p w14:paraId="36FF1650" w14:textId="77777777" w:rsidR="00C53C42" w:rsidRDefault="00C53C42">
      <w:pPr>
        <w:rPr>
          <w:rFonts w:ascii="Arial" w:hAnsi="Arial"/>
          <w:spacing w:val="16"/>
          <w:sz w:val="24"/>
        </w:rPr>
      </w:pPr>
    </w:p>
    <w:p w14:paraId="7307D785" w14:textId="77777777" w:rsidR="00C53C42" w:rsidRDefault="00C53C42">
      <w:pPr>
        <w:rPr>
          <w:rFonts w:ascii="Arial" w:hAnsi="Arial"/>
          <w:spacing w:val="16"/>
          <w:sz w:val="24"/>
        </w:rPr>
      </w:pPr>
    </w:p>
    <w:p w14:paraId="0EE40F11" w14:textId="77777777" w:rsidR="00FC5382" w:rsidRDefault="00FC5382">
      <w:pPr>
        <w:rPr>
          <w:rFonts w:ascii="Arial" w:hAnsi="Arial"/>
          <w:spacing w:val="16"/>
          <w:sz w:val="24"/>
        </w:rPr>
      </w:pPr>
    </w:p>
    <w:p w14:paraId="5E22BB7E" w14:textId="77777777" w:rsidR="00635D12" w:rsidRDefault="00635D12">
      <w:pPr>
        <w:rPr>
          <w:rFonts w:ascii="Arial" w:hAnsi="Arial"/>
          <w:spacing w:val="16"/>
          <w:sz w:val="24"/>
        </w:rPr>
      </w:pPr>
    </w:p>
    <w:p w14:paraId="757FB314" w14:textId="77777777" w:rsidR="00E2383D" w:rsidRDefault="00E2383D">
      <w:pPr>
        <w:rPr>
          <w:rFonts w:ascii="Arial" w:hAnsi="Arial"/>
          <w:spacing w:val="16"/>
          <w:sz w:val="24"/>
        </w:rPr>
      </w:pPr>
    </w:p>
    <w:p w14:paraId="3F05EC18" w14:textId="77777777" w:rsidR="00E2383D" w:rsidRDefault="00E2383D">
      <w:pPr>
        <w:rPr>
          <w:rFonts w:ascii="Arial" w:hAnsi="Arial"/>
          <w:spacing w:val="16"/>
          <w:sz w:val="24"/>
        </w:rPr>
      </w:pPr>
    </w:p>
    <w:p w14:paraId="613F28DD" w14:textId="77777777" w:rsidR="00E2383D" w:rsidRDefault="00E2383D">
      <w:pPr>
        <w:rPr>
          <w:rFonts w:ascii="Arial" w:hAnsi="Arial"/>
          <w:spacing w:val="16"/>
          <w:sz w:val="24"/>
        </w:rPr>
      </w:pPr>
    </w:p>
    <w:p w14:paraId="4F0F7F73" w14:textId="77777777" w:rsidR="00E2383D" w:rsidRDefault="00E2383D">
      <w:pPr>
        <w:rPr>
          <w:rFonts w:ascii="Arial" w:hAnsi="Arial"/>
          <w:spacing w:val="16"/>
          <w:sz w:val="24"/>
        </w:rPr>
      </w:pPr>
    </w:p>
    <w:p w14:paraId="20993E77" w14:textId="77777777" w:rsidR="00C53C42" w:rsidRDefault="00C53C42">
      <w:pPr>
        <w:rPr>
          <w:rFonts w:ascii="Arial" w:hAnsi="Arial"/>
          <w:spacing w:val="16"/>
          <w:sz w:val="24"/>
        </w:rPr>
      </w:pPr>
    </w:p>
    <w:p w14:paraId="31FE0CFC" w14:textId="77777777" w:rsidR="00C53C42" w:rsidRDefault="00C53C42">
      <w:pPr>
        <w:rPr>
          <w:rFonts w:ascii="Arial" w:hAnsi="Arial"/>
          <w:spacing w:val="16"/>
          <w:sz w:val="24"/>
        </w:rPr>
      </w:pPr>
    </w:p>
    <w:p w14:paraId="7A44EA66" w14:textId="77777777" w:rsidR="009449D2" w:rsidRDefault="009449D2" w:rsidP="009449D2">
      <w:pPr>
        <w:rPr>
          <w:rFonts w:ascii="Arial" w:hAnsi="Arial"/>
          <w:spacing w:val="16"/>
          <w:sz w:val="24"/>
        </w:rPr>
      </w:pPr>
    </w:p>
    <w:p w14:paraId="40E13681" w14:textId="77777777" w:rsidR="009449D2" w:rsidRDefault="009449D2" w:rsidP="009449D2">
      <w:pPr>
        <w:pStyle w:val="Nadpis1"/>
        <w:spacing w:before="0" w:after="0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 xml:space="preserve">     Ing. Mgr. Martin Tumpach</w:t>
      </w:r>
      <w:r>
        <w:rPr>
          <w:b w:val="0"/>
          <w:bCs/>
          <w:spacing w:val="16"/>
          <w:kern w:val="0"/>
          <w:sz w:val="24"/>
          <w:szCs w:val="24"/>
        </w:rPr>
        <w:tab/>
        <w:t xml:space="preserve">                      Ing. </w:t>
      </w:r>
      <w:smartTag w:uri="urn:schemas-microsoft-com:office:smarttags" w:element="PersonName">
        <w:smartTagPr>
          <w:attr w:name="ProductID" w:val="Miloš Růžička"/>
        </w:smartTagPr>
        <w:r>
          <w:rPr>
            <w:b w:val="0"/>
            <w:bCs/>
            <w:spacing w:val="16"/>
            <w:kern w:val="0"/>
            <w:sz w:val="24"/>
            <w:szCs w:val="24"/>
          </w:rPr>
          <w:t>Miloš Růžička</w:t>
        </w:r>
      </w:smartTag>
    </w:p>
    <w:p w14:paraId="1AF4B8A0" w14:textId="77777777" w:rsidR="009449D2" w:rsidRDefault="009449D2" w:rsidP="009449D2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zástupce starosty</w:t>
      </w:r>
      <w:r>
        <w:rPr>
          <w:rFonts w:ascii="Arial" w:hAnsi="Arial"/>
          <w:spacing w:val="16"/>
          <w:sz w:val="24"/>
        </w:rPr>
        <w:tab/>
        <w:t xml:space="preserve">              starosta </w:t>
      </w:r>
    </w:p>
    <w:p w14:paraId="395B89B9" w14:textId="77777777" w:rsidR="00FC5382" w:rsidRPr="00A926C4" w:rsidRDefault="00FC5382" w:rsidP="00FC5382">
      <w:pPr>
        <w:tabs>
          <w:tab w:val="center" w:pos="2268"/>
          <w:tab w:val="center" w:pos="6804"/>
        </w:tabs>
        <w:outlineLvl w:val="0"/>
        <w:rPr>
          <w:rFonts w:ascii="Arial" w:hAnsi="Arial"/>
          <w:bCs/>
          <w:sz w:val="24"/>
          <w:szCs w:val="24"/>
        </w:rPr>
      </w:pPr>
    </w:p>
    <w:p w14:paraId="07BF4F82" w14:textId="77777777" w:rsidR="00C53C42" w:rsidRDefault="00C53C42">
      <w:pPr>
        <w:rPr>
          <w:rFonts w:ascii="Arial" w:hAnsi="Arial"/>
          <w:spacing w:val="16"/>
          <w:sz w:val="24"/>
        </w:rPr>
      </w:pPr>
    </w:p>
    <w:p w14:paraId="5159E4C6" w14:textId="77777777" w:rsidR="00C53C42" w:rsidRDefault="00387D7B" w:rsidP="00FC5382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ab/>
      </w:r>
      <w:r w:rsidR="00D034C3">
        <w:rPr>
          <w:rFonts w:ascii="Arial" w:hAnsi="Arial"/>
          <w:spacing w:val="16"/>
          <w:sz w:val="24"/>
        </w:rPr>
        <w:t xml:space="preserve">                                                                    </w:t>
      </w:r>
    </w:p>
    <w:p w14:paraId="00AA62C4" w14:textId="77777777" w:rsidR="003E00AD" w:rsidRDefault="003E00AD">
      <w:pPr>
        <w:overflowPunct/>
        <w:autoSpaceDE/>
        <w:autoSpaceDN/>
        <w:adjustRightInd/>
        <w:textAlignment w:val="auto"/>
        <w:rPr>
          <w:rFonts w:ascii="Arial" w:hAnsi="Arial"/>
          <w:spacing w:val="16"/>
          <w:sz w:val="24"/>
        </w:rPr>
      </w:pPr>
    </w:p>
    <w:sectPr w:rsidR="003E00AD" w:rsidSect="007A40B2">
      <w:headerReference w:type="default" r:id="rId9"/>
      <w:pgSz w:w="11907" w:h="16840" w:code="9"/>
      <w:pgMar w:top="1254" w:right="1418" w:bottom="709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1D25A" w14:textId="77777777" w:rsidR="00DE4ED0" w:rsidRDefault="00DE4ED0">
      <w:r>
        <w:separator/>
      </w:r>
    </w:p>
  </w:endnote>
  <w:endnote w:type="continuationSeparator" w:id="0">
    <w:p w14:paraId="69DF930C" w14:textId="77777777" w:rsidR="00DE4ED0" w:rsidRDefault="00DE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66331" w14:textId="77777777" w:rsidR="00DE4ED0" w:rsidRDefault="00DE4ED0">
      <w:r>
        <w:separator/>
      </w:r>
    </w:p>
  </w:footnote>
  <w:footnote w:type="continuationSeparator" w:id="0">
    <w:p w14:paraId="6F983839" w14:textId="77777777" w:rsidR="00DE4ED0" w:rsidRDefault="00DE4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28C1E" w14:textId="77777777" w:rsidR="003567F9" w:rsidRDefault="003567F9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A22E5"/>
    <w:multiLevelType w:val="singleLevel"/>
    <w:tmpl w:val="BD0E60E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1E1"/>
    <w:rsid w:val="00002014"/>
    <w:rsid w:val="00061A61"/>
    <w:rsid w:val="000A3D97"/>
    <w:rsid w:val="000E1CF4"/>
    <w:rsid w:val="00103D16"/>
    <w:rsid w:val="0010653C"/>
    <w:rsid w:val="001109A4"/>
    <w:rsid w:val="00115CAD"/>
    <w:rsid w:val="00154389"/>
    <w:rsid w:val="001879A2"/>
    <w:rsid w:val="001A6952"/>
    <w:rsid w:val="001B5374"/>
    <w:rsid w:val="001C4010"/>
    <w:rsid w:val="001F1311"/>
    <w:rsid w:val="0020549C"/>
    <w:rsid w:val="00270512"/>
    <w:rsid w:val="00277554"/>
    <w:rsid w:val="002A607B"/>
    <w:rsid w:val="002A6884"/>
    <w:rsid w:val="002B3193"/>
    <w:rsid w:val="002E491A"/>
    <w:rsid w:val="00300347"/>
    <w:rsid w:val="003567F9"/>
    <w:rsid w:val="003761E1"/>
    <w:rsid w:val="003820C3"/>
    <w:rsid w:val="00387D7B"/>
    <w:rsid w:val="003C0070"/>
    <w:rsid w:val="003C309B"/>
    <w:rsid w:val="003E00AD"/>
    <w:rsid w:val="00405561"/>
    <w:rsid w:val="00405FC3"/>
    <w:rsid w:val="00406297"/>
    <w:rsid w:val="004201D9"/>
    <w:rsid w:val="00481802"/>
    <w:rsid w:val="004B3052"/>
    <w:rsid w:val="004F21CC"/>
    <w:rsid w:val="004F2614"/>
    <w:rsid w:val="00562BE7"/>
    <w:rsid w:val="005821E4"/>
    <w:rsid w:val="00591004"/>
    <w:rsid w:val="005930E5"/>
    <w:rsid w:val="00594D6B"/>
    <w:rsid w:val="005A19E2"/>
    <w:rsid w:val="005B1C0D"/>
    <w:rsid w:val="005C1038"/>
    <w:rsid w:val="005D095B"/>
    <w:rsid w:val="005F61B4"/>
    <w:rsid w:val="00602C2A"/>
    <w:rsid w:val="00635D12"/>
    <w:rsid w:val="0066284B"/>
    <w:rsid w:val="006A5BEC"/>
    <w:rsid w:val="006B520F"/>
    <w:rsid w:val="006F635E"/>
    <w:rsid w:val="00732ABE"/>
    <w:rsid w:val="0073547F"/>
    <w:rsid w:val="00784C8B"/>
    <w:rsid w:val="007A1112"/>
    <w:rsid w:val="007A40B2"/>
    <w:rsid w:val="007C4598"/>
    <w:rsid w:val="007C5142"/>
    <w:rsid w:val="007D2CB0"/>
    <w:rsid w:val="00807217"/>
    <w:rsid w:val="00833085"/>
    <w:rsid w:val="008468E9"/>
    <w:rsid w:val="0084775B"/>
    <w:rsid w:val="008A7C74"/>
    <w:rsid w:val="008B363D"/>
    <w:rsid w:val="009008DB"/>
    <w:rsid w:val="009449D2"/>
    <w:rsid w:val="009452A0"/>
    <w:rsid w:val="009D13D1"/>
    <w:rsid w:val="009F3022"/>
    <w:rsid w:val="00A472FC"/>
    <w:rsid w:val="00A5483E"/>
    <w:rsid w:val="00A82475"/>
    <w:rsid w:val="00A926C4"/>
    <w:rsid w:val="00AD767C"/>
    <w:rsid w:val="00AE7A4C"/>
    <w:rsid w:val="00B0756A"/>
    <w:rsid w:val="00B50034"/>
    <w:rsid w:val="00B62F44"/>
    <w:rsid w:val="00B71844"/>
    <w:rsid w:val="00BA322D"/>
    <w:rsid w:val="00BA3A00"/>
    <w:rsid w:val="00BB6EFA"/>
    <w:rsid w:val="00BD1023"/>
    <w:rsid w:val="00BD24C0"/>
    <w:rsid w:val="00BE5B8D"/>
    <w:rsid w:val="00C46024"/>
    <w:rsid w:val="00C52A90"/>
    <w:rsid w:val="00C53C42"/>
    <w:rsid w:val="00C7384A"/>
    <w:rsid w:val="00CA06F4"/>
    <w:rsid w:val="00D034C3"/>
    <w:rsid w:val="00D123BD"/>
    <w:rsid w:val="00D129A4"/>
    <w:rsid w:val="00D16C20"/>
    <w:rsid w:val="00D35B9E"/>
    <w:rsid w:val="00D42E24"/>
    <w:rsid w:val="00D53023"/>
    <w:rsid w:val="00DB3D12"/>
    <w:rsid w:val="00DE4ED0"/>
    <w:rsid w:val="00E2383D"/>
    <w:rsid w:val="00E44821"/>
    <w:rsid w:val="00E53286"/>
    <w:rsid w:val="00E94D29"/>
    <w:rsid w:val="00E97A5C"/>
    <w:rsid w:val="00F0500E"/>
    <w:rsid w:val="00F07D08"/>
    <w:rsid w:val="00F356AC"/>
    <w:rsid w:val="00F53B6F"/>
    <w:rsid w:val="00F61AD1"/>
    <w:rsid w:val="00F61C85"/>
    <w:rsid w:val="00F67224"/>
    <w:rsid w:val="00F77934"/>
    <w:rsid w:val="00F80E9C"/>
    <w:rsid w:val="00F86A7C"/>
    <w:rsid w:val="00F97F4E"/>
    <w:rsid w:val="00FA74FD"/>
    <w:rsid w:val="00FC5382"/>
    <w:rsid w:val="00FD0D22"/>
    <w:rsid w:val="00FD2DD7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5264D8D0"/>
  <w15:chartTrackingRefBased/>
  <w15:docId w15:val="{0E7EAFF8-A6B5-49AA-8B39-00DC5404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xl25">
    <w:name w:val="xl25"/>
    <w:basedOn w:val="Normln"/>
    <w:rsid w:val="00D123BD"/>
    <w:pPr>
      <w:spacing w:before="100" w:after="100"/>
    </w:pPr>
    <w:rPr>
      <w:b/>
      <w:sz w:val="24"/>
    </w:rPr>
  </w:style>
  <w:style w:type="paragraph" w:styleId="Rozloendokumentu">
    <w:name w:val="Document Map"/>
    <w:basedOn w:val="Normln"/>
    <w:semiHidden/>
    <w:rsid w:val="00C46024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1F1311"/>
    <w:pPr>
      <w:tabs>
        <w:tab w:val="decimal" w:pos="5040"/>
      </w:tabs>
      <w:ind w:left="993" w:hanging="285"/>
      <w:jc w:val="both"/>
    </w:pPr>
    <w:rPr>
      <w:sz w:val="24"/>
    </w:rPr>
  </w:style>
  <w:style w:type="paragraph" w:styleId="Textbubliny">
    <w:name w:val="Balloon Text"/>
    <w:basedOn w:val="Normln"/>
    <w:semiHidden/>
    <w:rsid w:val="00B5003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AE7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5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0</TotalTime>
  <Pages>1</Pages>
  <Words>113</Words>
  <Characters>881</Characters>
  <Application>Microsoft Office Word</Application>
  <DocSecurity>4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Michal Traurig</cp:lastModifiedBy>
  <cp:revision>2</cp:revision>
  <cp:lastPrinted>2017-03-29T17:35:00Z</cp:lastPrinted>
  <dcterms:created xsi:type="dcterms:W3CDTF">2017-04-03T18:14:00Z</dcterms:created>
  <dcterms:modified xsi:type="dcterms:W3CDTF">2017-04-03T18:14:00Z</dcterms:modified>
</cp:coreProperties>
</file>