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34B" w:rsidRPr="000B0607" w:rsidRDefault="00C1534B" w:rsidP="00932B27"/>
    <w:p w:rsidR="00C53C42" w:rsidRDefault="00A37E02" w:rsidP="004F3693">
      <w:pPr>
        <w:jc w:val="center"/>
        <w:rPr>
          <w:rFonts w:ascii="Arial" w:hAnsi="Arial"/>
          <w:spacing w:val="20"/>
          <w:sz w:val="40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.2pt;margin-top:.45pt;width:66.75pt;height:89.55pt;z-index:251657728" wrapcoords="-243 182 -243 11798 728 14703 728 15066 4369 17607 4854 17788 7524 18514 8252 18514 13348 18514 14319 18514 17717 17607 20872 15247 21115 14703 21600 13250 21600 182 -243 182">
            <v:imagedata r:id="rId8" o:title=""/>
            <w10:wrap type="tight"/>
          </v:shape>
          <o:OLEObject Type="Embed" ProgID="Word.Picture.8" ShapeID="_x0000_s1027" DrawAspect="Content" ObjectID="_1565070716" r:id="rId9"/>
        </w:object>
      </w:r>
      <w:r w:rsidR="00BF4654">
        <w:rPr>
          <w:rFonts w:ascii="Arial" w:hAnsi="Arial"/>
          <w:b/>
          <w:spacing w:val="36"/>
          <w:sz w:val="40"/>
        </w:rPr>
        <w:t>Městská část Praha-</w:t>
      </w:r>
      <w:r w:rsidR="00C53C42">
        <w:rPr>
          <w:rFonts w:ascii="Arial" w:hAnsi="Arial"/>
          <w:b/>
          <w:spacing w:val="36"/>
          <w:sz w:val="40"/>
        </w:rPr>
        <w:t>Ďáblice</w:t>
      </w:r>
    </w:p>
    <w:p w:rsidR="00C53C42" w:rsidRDefault="00C53C42" w:rsidP="004F3693">
      <w:pPr>
        <w:pStyle w:val="Zhlav"/>
        <w:jc w:val="center"/>
        <w:rPr>
          <w:rFonts w:ascii="Arial" w:hAnsi="Arial"/>
          <w:spacing w:val="20"/>
        </w:rPr>
      </w:pPr>
      <w:r>
        <w:rPr>
          <w:rFonts w:ascii="Arial" w:hAnsi="Arial"/>
          <w:b/>
          <w:spacing w:val="16"/>
          <w:sz w:val="32"/>
        </w:rPr>
        <w:t>Rada městské části</w:t>
      </w:r>
    </w:p>
    <w:p w:rsidR="00C53C42" w:rsidRDefault="00C53C42" w:rsidP="00C63294">
      <w:pPr>
        <w:pStyle w:val="Zhlav"/>
        <w:jc w:val="center"/>
        <w:rPr>
          <w:rFonts w:ascii="Arial" w:hAnsi="Arial"/>
          <w:spacing w:val="20"/>
        </w:rPr>
      </w:pPr>
    </w:p>
    <w:p w:rsidR="00682313" w:rsidRDefault="00682313" w:rsidP="00C63294">
      <w:pPr>
        <w:pStyle w:val="Zhlav"/>
        <w:jc w:val="center"/>
        <w:rPr>
          <w:rFonts w:ascii="Arial" w:hAnsi="Arial"/>
          <w:spacing w:val="20"/>
        </w:rPr>
      </w:pPr>
    </w:p>
    <w:p w:rsidR="00682313" w:rsidRDefault="00682313" w:rsidP="00C63294">
      <w:pPr>
        <w:pStyle w:val="Zhlav"/>
        <w:jc w:val="center"/>
        <w:rPr>
          <w:rFonts w:ascii="Arial" w:hAnsi="Arial"/>
          <w:spacing w:val="20"/>
        </w:rPr>
      </w:pPr>
    </w:p>
    <w:p w:rsidR="00434B13" w:rsidRDefault="00434B13" w:rsidP="00C63294">
      <w:pPr>
        <w:pStyle w:val="Zhlav"/>
        <w:jc w:val="center"/>
        <w:rPr>
          <w:rFonts w:ascii="Arial" w:hAnsi="Arial"/>
          <w:spacing w:val="20"/>
        </w:rPr>
      </w:pPr>
    </w:p>
    <w:p w:rsidR="00434B13" w:rsidRDefault="00A37E02" w:rsidP="0030076B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>76</w:t>
      </w:r>
      <w:r w:rsidR="00C53C42">
        <w:rPr>
          <w:rFonts w:ascii="Arial" w:hAnsi="Arial"/>
          <w:spacing w:val="16"/>
          <w:sz w:val="24"/>
        </w:rPr>
        <w:t>.</w:t>
      </w:r>
      <w:r w:rsidR="00E93BA3">
        <w:rPr>
          <w:rFonts w:ascii="Arial" w:hAnsi="Arial"/>
          <w:spacing w:val="16"/>
          <w:sz w:val="24"/>
        </w:rPr>
        <w:t xml:space="preserve"> </w:t>
      </w:r>
      <w:r w:rsidR="003E21B0">
        <w:rPr>
          <w:rFonts w:ascii="Arial" w:hAnsi="Arial"/>
          <w:spacing w:val="16"/>
          <w:sz w:val="24"/>
        </w:rPr>
        <w:t>z</w:t>
      </w:r>
      <w:r w:rsidR="00C53C42">
        <w:rPr>
          <w:rFonts w:ascii="Arial" w:hAnsi="Arial"/>
          <w:spacing w:val="16"/>
          <w:sz w:val="24"/>
        </w:rPr>
        <w:t>asedání</w:t>
      </w:r>
    </w:p>
    <w:p w:rsidR="00C53C42" w:rsidRDefault="00C53C42" w:rsidP="00C13A70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dne </w:t>
      </w:r>
      <w:r w:rsidR="00A37E02">
        <w:rPr>
          <w:rFonts w:ascii="Arial" w:hAnsi="Arial"/>
          <w:spacing w:val="16"/>
          <w:sz w:val="24"/>
        </w:rPr>
        <w:t>21</w:t>
      </w:r>
      <w:bookmarkStart w:id="0" w:name="_GoBack"/>
      <w:bookmarkEnd w:id="0"/>
      <w:r w:rsidR="001F2C0F">
        <w:rPr>
          <w:rFonts w:ascii="Arial" w:hAnsi="Arial"/>
          <w:spacing w:val="16"/>
          <w:sz w:val="24"/>
        </w:rPr>
        <w:t>. 8</w:t>
      </w:r>
      <w:r w:rsidR="000526CF">
        <w:rPr>
          <w:rFonts w:ascii="Arial" w:hAnsi="Arial"/>
          <w:spacing w:val="16"/>
          <w:sz w:val="24"/>
        </w:rPr>
        <w:t>. 2017</w:t>
      </w: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682313" w:rsidRDefault="00682313">
      <w:pPr>
        <w:jc w:val="center"/>
        <w:rPr>
          <w:rFonts w:ascii="Arial" w:hAnsi="Arial"/>
          <w:spacing w:val="16"/>
        </w:rPr>
      </w:pPr>
    </w:p>
    <w:p w:rsidR="00682313" w:rsidRDefault="00682313" w:rsidP="009B2C71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 w:rsidP="00514551">
      <w:pPr>
        <w:spacing w:after="120"/>
        <w:jc w:val="center"/>
        <w:rPr>
          <w:rFonts w:ascii="Arial" w:hAnsi="Arial"/>
          <w:spacing w:val="16"/>
        </w:rPr>
      </w:pPr>
      <w:r>
        <w:rPr>
          <w:rFonts w:ascii="Arial" w:hAnsi="Arial"/>
          <w:b/>
          <w:spacing w:val="16"/>
          <w:sz w:val="36"/>
        </w:rPr>
        <w:t xml:space="preserve">USNESENÍ č. </w:t>
      </w:r>
      <w:r w:rsidR="009B2C71">
        <w:rPr>
          <w:rFonts w:ascii="Arial" w:hAnsi="Arial"/>
          <w:b/>
          <w:spacing w:val="16"/>
          <w:sz w:val="36"/>
        </w:rPr>
        <w:t>640</w:t>
      </w:r>
      <w:r>
        <w:rPr>
          <w:rFonts w:ascii="Arial" w:hAnsi="Arial"/>
          <w:b/>
          <w:spacing w:val="16"/>
          <w:sz w:val="36"/>
        </w:rPr>
        <w:t>/</w:t>
      </w:r>
      <w:r w:rsidR="00D67081">
        <w:rPr>
          <w:rFonts w:ascii="Arial" w:hAnsi="Arial"/>
          <w:b/>
          <w:spacing w:val="16"/>
          <w:sz w:val="36"/>
        </w:rPr>
        <w:t>1</w:t>
      </w:r>
      <w:r w:rsidR="000526CF">
        <w:rPr>
          <w:rFonts w:ascii="Arial" w:hAnsi="Arial"/>
          <w:b/>
          <w:spacing w:val="16"/>
          <w:sz w:val="36"/>
        </w:rPr>
        <w:t>7</w:t>
      </w:r>
      <w:r>
        <w:rPr>
          <w:rFonts w:ascii="Arial" w:hAnsi="Arial"/>
          <w:b/>
          <w:spacing w:val="16"/>
          <w:sz w:val="36"/>
        </w:rPr>
        <w:t>/RMČ</w:t>
      </w:r>
      <w:r>
        <w:rPr>
          <w:rFonts w:ascii="Arial" w:hAnsi="Arial"/>
          <w:spacing w:val="16"/>
        </w:rPr>
        <w:t xml:space="preserve"> </w:t>
      </w:r>
    </w:p>
    <w:p w:rsidR="007E44D3" w:rsidRPr="0032210F" w:rsidRDefault="00D03AB5" w:rsidP="009B2C71">
      <w:pPr>
        <w:pStyle w:val="Zhlav"/>
        <w:jc w:val="center"/>
        <w:rPr>
          <w:rFonts w:ascii="Arial" w:hAnsi="Arial"/>
          <w:b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k</w:t>
      </w:r>
      <w:r w:rsidR="00A023BB">
        <w:rPr>
          <w:rFonts w:ascii="Arial" w:hAnsi="Arial" w:cs="Arial"/>
          <w:spacing w:val="20"/>
          <w:sz w:val="24"/>
          <w:szCs w:val="24"/>
        </w:rPr>
        <w:t> </w:t>
      </w:r>
      <w:r w:rsidR="000D58AE">
        <w:rPr>
          <w:rFonts w:ascii="Arial" w:hAnsi="Arial" w:cs="Arial"/>
          <w:spacing w:val="20"/>
          <w:sz w:val="24"/>
          <w:szCs w:val="24"/>
        </w:rPr>
        <w:t>bodu</w:t>
      </w:r>
      <w:r w:rsidR="00A023BB">
        <w:rPr>
          <w:rFonts w:ascii="Arial" w:hAnsi="Arial" w:cs="Arial"/>
          <w:spacing w:val="20"/>
          <w:sz w:val="24"/>
          <w:szCs w:val="24"/>
        </w:rPr>
        <w:t xml:space="preserve">: </w:t>
      </w:r>
      <w:r w:rsidR="001F2C0F" w:rsidRPr="0032210F">
        <w:rPr>
          <w:rFonts w:ascii="Arial" w:hAnsi="Arial" w:cs="Arial"/>
          <w:b/>
          <w:spacing w:val="20"/>
          <w:sz w:val="24"/>
          <w:szCs w:val="24"/>
        </w:rPr>
        <w:t>„</w:t>
      </w:r>
      <w:r w:rsidR="0032210F" w:rsidRPr="0032210F">
        <w:rPr>
          <w:rFonts w:ascii="Arial" w:hAnsi="Arial" w:cs="Arial"/>
          <w:b/>
          <w:spacing w:val="20"/>
          <w:sz w:val="24"/>
          <w:szCs w:val="24"/>
        </w:rPr>
        <w:t xml:space="preserve">Žádost o </w:t>
      </w:r>
      <w:r w:rsidR="0032210F" w:rsidRPr="0032210F">
        <w:rPr>
          <w:rFonts w:ascii="Arial" w:hAnsi="Arial"/>
          <w:b/>
          <w:spacing w:val="20"/>
          <w:sz w:val="24"/>
          <w:szCs w:val="24"/>
        </w:rPr>
        <w:t>doplňkový souhlas k územnímu řízení – Bydlení Ďáblice, s.r.o.</w:t>
      </w:r>
      <w:r w:rsidR="00601AEF" w:rsidRPr="0032210F">
        <w:rPr>
          <w:rFonts w:ascii="Arial" w:hAnsi="Arial"/>
          <w:b/>
          <w:spacing w:val="20"/>
          <w:sz w:val="24"/>
          <w:szCs w:val="24"/>
        </w:rPr>
        <w:t>“</w:t>
      </w:r>
    </w:p>
    <w:p w:rsidR="00AE1F0C" w:rsidRDefault="00AE1F0C" w:rsidP="00A023B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AE1F0C" w:rsidRDefault="00AE1F0C" w:rsidP="00613F5D">
      <w:pPr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AE1F0C" w:rsidRDefault="00AE1F0C" w:rsidP="00613F5D">
      <w:pPr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E52F11" w:rsidRDefault="00E52F11" w:rsidP="00613F5D">
      <w:pPr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27549A">
        <w:rPr>
          <w:rFonts w:ascii="Arial" w:hAnsi="Arial" w:cs="Arial"/>
          <w:b/>
          <w:bCs/>
          <w:sz w:val="24"/>
          <w:szCs w:val="24"/>
        </w:rPr>
        <w:t xml:space="preserve">Rada po projednání </w:t>
      </w:r>
    </w:p>
    <w:p w:rsidR="00A023BB" w:rsidRPr="0027549A" w:rsidRDefault="00A023BB" w:rsidP="00A023BB">
      <w:pPr>
        <w:outlineLvl w:val="0"/>
        <w:rPr>
          <w:rFonts w:ascii="Arial" w:hAnsi="Arial" w:cs="Arial"/>
          <w:bCs/>
          <w:sz w:val="24"/>
          <w:szCs w:val="24"/>
        </w:rPr>
      </w:pPr>
      <w:bookmarkStart w:id="1" w:name="_Hlk484604342"/>
    </w:p>
    <w:p w:rsidR="007E44D3" w:rsidRDefault="007E44D3" w:rsidP="007E44D3">
      <w:pPr>
        <w:jc w:val="center"/>
        <w:rPr>
          <w:rFonts w:ascii="Arial" w:hAnsi="Arial"/>
          <w:spacing w:val="16"/>
        </w:rPr>
      </w:pPr>
    </w:p>
    <w:p w:rsidR="007E44D3" w:rsidRDefault="007E44D3" w:rsidP="007E44D3">
      <w:pPr>
        <w:pStyle w:val="Standard"/>
        <w:jc w:val="both"/>
        <w:rPr>
          <w:rFonts w:ascii="Arial" w:hAnsi="Arial" w:cs="Arial"/>
          <w:b/>
          <w:bCs/>
        </w:rPr>
      </w:pPr>
      <w:r w:rsidRPr="003D15F5">
        <w:rPr>
          <w:rFonts w:ascii="Arial" w:hAnsi="Arial" w:cs="Arial"/>
          <w:b/>
          <w:bCs/>
        </w:rPr>
        <w:t xml:space="preserve">I. </w:t>
      </w:r>
      <w:r w:rsidR="0032210F" w:rsidRPr="003D15F5">
        <w:rPr>
          <w:rFonts w:ascii="Arial" w:hAnsi="Arial" w:cs="Arial"/>
          <w:b/>
          <w:bCs/>
        </w:rPr>
        <w:t>souhlasí</w:t>
      </w:r>
    </w:p>
    <w:p w:rsidR="007E44D3" w:rsidRDefault="007E44D3" w:rsidP="007E44D3">
      <w:pPr>
        <w:pStyle w:val="Standard"/>
        <w:jc w:val="both"/>
        <w:rPr>
          <w:rFonts w:ascii="Arial" w:hAnsi="Arial" w:cs="Arial"/>
          <w:bCs/>
        </w:rPr>
      </w:pPr>
    </w:p>
    <w:p w:rsidR="007E44D3" w:rsidRDefault="0032210F" w:rsidP="007E44D3">
      <w:pPr>
        <w:pStyle w:val="Standard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 zpřesněním již uděleného souhlasu společnosti Bydlení Ďáblice s.r.o., se sídlem Teplická 604/15, 190 00 Praha 9, IČ: 04419880 k využití pozemků </w:t>
      </w:r>
      <w:proofErr w:type="spellStart"/>
      <w:r>
        <w:rPr>
          <w:rFonts w:ascii="Arial" w:hAnsi="Arial" w:cs="Arial"/>
          <w:bCs/>
        </w:rPr>
        <w:t>parc.č</w:t>
      </w:r>
      <w:proofErr w:type="spellEnd"/>
      <w:r>
        <w:rPr>
          <w:rFonts w:ascii="Arial" w:hAnsi="Arial" w:cs="Arial"/>
          <w:bCs/>
        </w:rPr>
        <w:t xml:space="preserve">. 65/1 a </w:t>
      </w:r>
      <w:proofErr w:type="spellStart"/>
      <w:r>
        <w:rPr>
          <w:rFonts w:ascii="Arial" w:hAnsi="Arial" w:cs="Arial"/>
          <w:bCs/>
        </w:rPr>
        <w:t>parc.č</w:t>
      </w:r>
      <w:proofErr w:type="spellEnd"/>
      <w:r>
        <w:rPr>
          <w:rFonts w:ascii="Arial" w:hAnsi="Arial" w:cs="Arial"/>
          <w:bCs/>
        </w:rPr>
        <w:t>. 1562/31, v </w:t>
      </w:r>
      <w:proofErr w:type="spellStart"/>
      <w:r>
        <w:rPr>
          <w:rFonts w:ascii="Arial" w:hAnsi="Arial" w:cs="Arial"/>
          <w:bCs/>
        </w:rPr>
        <w:t>k.ú</w:t>
      </w:r>
      <w:proofErr w:type="spellEnd"/>
      <w:r>
        <w:rPr>
          <w:rFonts w:ascii="Arial" w:hAnsi="Arial" w:cs="Arial"/>
          <w:bCs/>
        </w:rPr>
        <w:t>. Ďáblice v rámci Dohody o investiční činnosti a vzájemné spolupráci uzavřené mezi MČ Praha-Ďáblice a společností Bydlení Ďáblice, s.r.o. Souhlasné stanovisko je nedílnou součástí usnesení.</w:t>
      </w:r>
    </w:p>
    <w:p w:rsidR="007E44D3" w:rsidRDefault="007E44D3" w:rsidP="007E44D3">
      <w:pPr>
        <w:rPr>
          <w:rFonts w:ascii="Arial" w:hAnsi="Arial" w:cs="Arial"/>
          <w:b/>
          <w:iCs/>
          <w:sz w:val="24"/>
          <w:szCs w:val="24"/>
          <w:lang w:eastAsia="hi-IN"/>
        </w:rPr>
      </w:pPr>
    </w:p>
    <w:p w:rsidR="00C34A35" w:rsidRPr="008422C0" w:rsidRDefault="00C34A35" w:rsidP="00DA1A87">
      <w:pPr>
        <w:tabs>
          <w:tab w:val="center" w:pos="1985"/>
          <w:tab w:val="center" w:pos="6521"/>
        </w:tabs>
        <w:rPr>
          <w:rFonts w:ascii="Arial" w:hAnsi="Arial" w:cs="Arial"/>
          <w:spacing w:val="16"/>
          <w:sz w:val="24"/>
        </w:rPr>
      </w:pPr>
    </w:p>
    <w:p w:rsidR="00A023BB" w:rsidRDefault="00A023BB" w:rsidP="00A023BB">
      <w:pPr>
        <w:rPr>
          <w:rFonts w:ascii="Arial" w:hAnsi="Arial"/>
          <w:spacing w:val="16"/>
          <w:sz w:val="24"/>
        </w:rPr>
      </w:pPr>
    </w:p>
    <w:p w:rsidR="009B2C71" w:rsidRPr="00D85C5D" w:rsidRDefault="009B2C71" w:rsidP="00A023BB">
      <w:pPr>
        <w:rPr>
          <w:rFonts w:ascii="Arial" w:hAnsi="Arial"/>
          <w:spacing w:val="16"/>
          <w:sz w:val="24"/>
        </w:rPr>
      </w:pPr>
    </w:p>
    <w:bookmarkEnd w:id="1"/>
    <w:p w:rsidR="001F2C0F" w:rsidRDefault="001F2C0F" w:rsidP="009B2C71">
      <w:pPr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9B2C71" w:rsidRDefault="009B2C71" w:rsidP="009B2C71">
      <w:pPr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9B2C71" w:rsidRDefault="009B2C71" w:rsidP="009B2C71">
      <w:pPr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9B2C71" w:rsidRDefault="009B2C71" w:rsidP="009B2C71">
      <w:pPr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9B2C71" w:rsidRDefault="009B2C71" w:rsidP="009B2C71">
      <w:pPr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9B2C71" w:rsidRDefault="009B2C71" w:rsidP="009B2C71">
      <w:pPr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BB7BBA" w:rsidRDefault="00BB7BBA" w:rsidP="009B2C71">
      <w:pPr>
        <w:pStyle w:val="Nadpis1"/>
        <w:spacing w:before="0" w:after="0"/>
        <w:jc w:val="center"/>
        <w:rPr>
          <w:b w:val="0"/>
          <w:bCs/>
          <w:spacing w:val="16"/>
          <w:kern w:val="0"/>
          <w:sz w:val="24"/>
          <w:szCs w:val="24"/>
        </w:rPr>
      </w:pPr>
      <w:r>
        <w:rPr>
          <w:b w:val="0"/>
          <w:bCs/>
          <w:spacing w:val="16"/>
          <w:kern w:val="0"/>
          <w:sz w:val="24"/>
          <w:szCs w:val="24"/>
        </w:rPr>
        <w:t>Ing. Mgr. Martin Tumpach</w:t>
      </w:r>
    </w:p>
    <w:p w:rsidR="00D324B8" w:rsidRPr="00DA1A87" w:rsidRDefault="00847F2A" w:rsidP="009B2C71">
      <w:pPr>
        <w:tabs>
          <w:tab w:val="center" w:pos="2268"/>
          <w:tab w:val="center" w:pos="6663"/>
        </w:tabs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>zástupce starosty</w:t>
      </w:r>
    </w:p>
    <w:sectPr w:rsidR="00D324B8" w:rsidRPr="00DA1A87">
      <w:headerReference w:type="default" r:id="rId10"/>
      <w:pgSz w:w="11907" w:h="16840" w:code="9"/>
      <w:pgMar w:top="1254" w:right="1418" w:bottom="1440" w:left="1418" w:header="851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60EE" w:rsidRDefault="006F60EE">
      <w:r>
        <w:separator/>
      </w:r>
    </w:p>
  </w:endnote>
  <w:endnote w:type="continuationSeparator" w:id="0">
    <w:p w:rsidR="006F60EE" w:rsidRDefault="006F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60EE" w:rsidRDefault="006F60EE">
      <w:r>
        <w:separator/>
      </w:r>
    </w:p>
  </w:footnote>
  <w:footnote w:type="continuationSeparator" w:id="0">
    <w:p w:rsidR="006F60EE" w:rsidRDefault="006F6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551" w:rsidRDefault="00514551">
    <w:pPr>
      <w:pStyle w:val="Zhlav"/>
      <w:ind w:left="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92483810"/>
    <w:lvl w:ilvl="0">
      <w:start w:val="1"/>
      <w:numFmt w:val="decimal"/>
      <w:lvlText w:val="článek %1."/>
      <w:lvlJc w:val="left"/>
      <w:pPr>
        <w:ind w:left="360" w:hanging="360"/>
      </w:pPr>
      <w:rPr>
        <w:rFonts w:ascii="Calibri" w:hAnsi="Calibri" w:cs="Times New Roman" w:hint="default"/>
        <w:color w:val="auto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/>
        <w:position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000000"/>
        <w:position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  <w:position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  <w:position w:val="0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  <w:position w:val="0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  <w:position w:val="0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  <w:position w:val="0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  <w:position w:val="0"/>
        <w:sz w:val="24"/>
      </w:rPr>
    </w:lvl>
  </w:abstractNum>
  <w:abstractNum w:abstractNumId="1" w15:restartNumberingAfterBreak="0">
    <w:nsid w:val="012355AC"/>
    <w:multiLevelType w:val="hybridMultilevel"/>
    <w:tmpl w:val="4E92A7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757A5"/>
    <w:multiLevelType w:val="hybridMultilevel"/>
    <w:tmpl w:val="3F46AFA4"/>
    <w:lvl w:ilvl="0" w:tplc="4078C5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B2042"/>
    <w:multiLevelType w:val="hybridMultilevel"/>
    <w:tmpl w:val="07A4825A"/>
    <w:lvl w:ilvl="0" w:tplc="0405000F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2865"/>
        </w:tabs>
        <w:ind w:left="286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585"/>
        </w:tabs>
        <w:ind w:left="35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305"/>
        </w:tabs>
        <w:ind w:left="43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025"/>
        </w:tabs>
        <w:ind w:left="50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745"/>
        </w:tabs>
        <w:ind w:left="57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465"/>
        </w:tabs>
        <w:ind w:left="64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185"/>
        </w:tabs>
        <w:ind w:left="71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905"/>
        </w:tabs>
        <w:ind w:left="7905" w:hanging="180"/>
      </w:pPr>
    </w:lvl>
  </w:abstractNum>
  <w:abstractNum w:abstractNumId="4" w15:restartNumberingAfterBreak="0">
    <w:nsid w:val="167E0848"/>
    <w:multiLevelType w:val="hybridMultilevel"/>
    <w:tmpl w:val="4E92A7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02951"/>
    <w:multiLevelType w:val="singleLevel"/>
    <w:tmpl w:val="711CB100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28"/>
      </w:rPr>
    </w:lvl>
  </w:abstractNum>
  <w:abstractNum w:abstractNumId="6" w15:restartNumberingAfterBreak="0">
    <w:nsid w:val="2E0B0D12"/>
    <w:multiLevelType w:val="hybridMultilevel"/>
    <w:tmpl w:val="53428DC6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FE93B2E"/>
    <w:multiLevelType w:val="hybridMultilevel"/>
    <w:tmpl w:val="EFFACC0C"/>
    <w:lvl w:ilvl="0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5676503"/>
    <w:multiLevelType w:val="hybridMultilevel"/>
    <w:tmpl w:val="4E92A7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04B7B"/>
    <w:multiLevelType w:val="hybridMultilevel"/>
    <w:tmpl w:val="D2DCC678"/>
    <w:lvl w:ilvl="0" w:tplc="852A1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A22E5"/>
    <w:multiLevelType w:val="singleLevel"/>
    <w:tmpl w:val="BD0E60E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24"/>
        <w:u w:val="none"/>
      </w:rPr>
    </w:lvl>
  </w:abstractNum>
  <w:abstractNum w:abstractNumId="11" w15:restartNumberingAfterBreak="0">
    <w:nsid w:val="453123B5"/>
    <w:multiLevelType w:val="hybridMultilevel"/>
    <w:tmpl w:val="0136D836"/>
    <w:lvl w:ilvl="0" w:tplc="D7CAEE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B1676"/>
    <w:multiLevelType w:val="hybridMultilevel"/>
    <w:tmpl w:val="3B8861C8"/>
    <w:lvl w:ilvl="0" w:tplc="605079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314F1"/>
    <w:multiLevelType w:val="hybridMultilevel"/>
    <w:tmpl w:val="1BCE29DE"/>
    <w:lvl w:ilvl="0" w:tplc="5792D1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5083B"/>
    <w:multiLevelType w:val="hybridMultilevel"/>
    <w:tmpl w:val="E4B6D504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74B34E9B"/>
    <w:multiLevelType w:val="hybridMultilevel"/>
    <w:tmpl w:val="07CA1CB2"/>
    <w:lvl w:ilvl="0" w:tplc="78CA3936">
      <w:start w:val="1"/>
      <w:numFmt w:val="decimal"/>
      <w:lvlText w:val="1.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AF5631"/>
    <w:multiLevelType w:val="hybridMultilevel"/>
    <w:tmpl w:val="6E6827D2"/>
    <w:lvl w:ilvl="0" w:tplc="0DFE1C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4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16"/>
  </w:num>
  <w:num w:numId="10">
    <w:abstractNumId w:val="5"/>
  </w:num>
  <w:num w:numId="11">
    <w:abstractNumId w:val="11"/>
  </w:num>
  <w:num w:numId="12">
    <w:abstractNumId w:val="9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1E1"/>
    <w:rsid w:val="00004489"/>
    <w:rsid w:val="000125C9"/>
    <w:rsid w:val="0001594F"/>
    <w:rsid w:val="00023553"/>
    <w:rsid w:val="00024AFA"/>
    <w:rsid w:val="00026B8C"/>
    <w:rsid w:val="00034A1D"/>
    <w:rsid w:val="00040FB5"/>
    <w:rsid w:val="00042A18"/>
    <w:rsid w:val="00046253"/>
    <w:rsid w:val="000526CF"/>
    <w:rsid w:val="00053681"/>
    <w:rsid w:val="00065895"/>
    <w:rsid w:val="000746C3"/>
    <w:rsid w:val="00074B33"/>
    <w:rsid w:val="00075194"/>
    <w:rsid w:val="0008668E"/>
    <w:rsid w:val="00097252"/>
    <w:rsid w:val="000B0607"/>
    <w:rsid w:val="000B1EC4"/>
    <w:rsid w:val="000D58AE"/>
    <w:rsid w:val="000D6265"/>
    <w:rsid w:val="000E2D74"/>
    <w:rsid w:val="000F3EB2"/>
    <w:rsid w:val="000F4761"/>
    <w:rsid w:val="000F50ED"/>
    <w:rsid w:val="00112E0E"/>
    <w:rsid w:val="0013225C"/>
    <w:rsid w:val="001356D0"/>
    <w:rsid w:val="00135F34"/>
    <w:rsid w:val="00150E2D"/>
    <w:rsid w:val="0015252A"/>
    <w:rsid w:val="00152572"/>
    <w:rsid w:val="00155AB3"/>
    <w:rsid w:val="001609C8"/>
    <w:rsid w:val="00160C18"/>
    <w:rsid w:val="0016499D"/>
    <w:rsid w:val="00174D10"/>
    <w:rsid w:val="001762E9"/>
    <w:rsid w:val="00176329"/>
    <w:rsid w:val="0019433A"/>
    <w:rsid w:val="001953F6"/>
    <w:rsid w:val="00195C7B"/>
    <w:rsid w:val="001979F9"/>
    <w:rsid w:val="001B143C"/>
    <w:rsid w:val="001E09CE"/>
    <w:rsid w:val="001E294C"/>
    <w:rsid w:val="001E7762"/>
    <w:rsid w:val="001E7BF3"/>
    <w:rsid w:val="001E7E7D"/>
    <w:rsid w:val="001F1104"/>
    <w:rsid w:val="001F2C0F"/>
    <w:rsid w:val="001F432D"/>
    <w:rsid w:val="00200688"/>
    <w:rsid w:val="00207215"/>
    <w:rsid w:val="002115E7"/>
    <w:rsid w:val="00215256"/>
    <w:rsid w:val="002219E5"/>
    <w:rsid w:val="00221BB7"/>
    <w:rsid w:val="00222A07"/>
    <w:rsid w:val="002271EC"/>
    <w:rsid w:val="0023038B"/>
    <w:rsid w:val="0023332F"/>
    <w:rsid w:val="0023418F"/>
    <w:rsid w:val="0023421E"/>
    <w:rsid w:val="002343C6"/>
    <w:rsid w:val="00247E4C"/>
    <w:rsid w:val="0025669F"/>
    <w:rsid w:val="00257E71"/>
    <w:rsid w:val="00263151"/>
    <w:rsid w:val="00265ED3"/>
    <w:rsid w:val="00274E11"/>
    <w:rsid w:val="00277154"/>
    <w:rsid w:val="0028464C"/>
    <w:rsid w:val="002860A0"/>
    <w:rsid w:val="002A2289"/>
    <w:rsid w:val="002A607B"/>
    <w:rsid w:val="002A6A22"/>
    <w:rsid w:val="002B3193"/>
    <w:rsid w:val="002B3AD4"/>
    <w:rsid w:val="002C6172"/>
    <w:rsid w:val="002C7A15"/>
    <w:rsid w:val="002D21FA"/>
    <w:rsid w:val="002D64E3"/>
    <w:rsid w:val="002E1BF2"/>
    <w:rsid w:val="002E7272"/>
    <w:rsid w:val="0030029E"/>
    <w:rsid w:val="0030076B"/>
    <w:rsid w:val="00303EF7"/>
    <w:rsid w:val="00311313"/>
    <w:rsid w:val="0032210F"/>
    <w:rsid w:val="003271FE"/>
    <w:rsid w:val="003403A5"/>
    <w:rsid w:val="003411F1"/>
    <w:rsid w:val="00346588"/>
    <w:rsid w:val="00351FBC"/>
    <w:rsid w:val="00353D95"/>
    <w:rsid w:val="003617E8"/>
    <w:rsid w:val="00367AB0"/>
    <w:rsid w:val="00375910"/>
    <w:rsid w:val="00375FD7"/>
    <w:rsid w:val="003761E1"/>
    <w:rsid w:val="003819FB"/>
    <w:rsid w:val="00387745"/>
    <w:rsid w:val="00387D7B"/>
    <w:rsid w:val="0039149A"/>
    <w:rsid w:val="0039452D"/>
    <w:rsid w:val="003972AA"/>
    <w:rsid w:val="003A1243"/>
    <w:rsid w:val="003A1471"/>
    <w:rsid w:val="003A3932"/>
    <w:rsid w:val="003B11DE"/>
    <w:rsid w:val="003B532B"/>
    <w:rsid w:val="003C0070"/>
    <w:rsid w:val="003C19CB"/>
    <w:rsid w:val="003C392C"/>
    <w:rsid w:val="003C5F92"/>
    <w:rsid w:val="003C656D"/>
    <w:rsid w:val="003D15F5"/>
    <w:rsid w:val="003D251B"/>
    <w:rsid w:val="003E21B0"/>
    <w:rsid w:val="003E3FB9"/>
    <w:rsid w:val="003F70D9"/>
    <w:rsid w:val="0040554E"/>
    <w:rsid w:val="00405561"/>
    <w:rsid w:val="00417D0D"/>
    <w:rsid w:val="00421E24"/>
    <w:rsid w:val="00424EF8"/>
    <w:rsid w:val="00425061"/>
    <w:rsid w:val="00426885"/>
    <w:rsid w:val="0042787E"/>
    <w:rsid w:val="004309C5"/>
    <w:rsid w:val="00433846"/>
    <w:rsid w:val="00433C3E"/>
    <w:rsid w:val="00434B13"/>
    <w:rsid w:val="0043542C"/>
    <w:rsid w:val="0043697E"/>
    <w:rsid w:val="00440A7D"/>
    <w:rsid w:val="004530D9"/>
    <w:rsid w:val="004603DC"/>
    <w:rsid w:val="00461D05"/>
    <w:rsid w:val="0046255A"/>
    <w:rsid w:val="0046303C"/>
    <w:rsid w:val="0047381D"/>
    <w:rsid w:val="00484B9F"/>
    <w:rsid w:val="00492BEC"/>
    <w:rsid w:val="00493A23"/>
    <w:rsid w:val="004A6FB2"/>
    <w:rsid w:val="004B336C"/>
    <w:rsid w:val="004B4EAC"/>
    <w:rsid w:val="004B6375"/>
    <w:rsid w:val="004B6A86"/>
    <w:rsid w:val="004C214F"/>
    <w:rsid w:val="004D0F9E"/>
    <w:rsid w:val="004D5409"/>
    <w:rsid w:val="004D70EA"/>
    <w:rsid w:val="004D756F"/>
    <w:rsid w:val="004E4F30"/>
    <w:rsid w:val="004F333D"/>
    <w:rsid w:val="004F3693"/>
    <w:rsid w:val="004F69E9"/>
    <w:rsid w:val="00502D7F"/>
    <w:rsid w:val="00505DDF"/>
    <w:rsid w:val="005060CC"/>
    <w:rsid w:val="00514551"/>
    <w:rsid w:val="00516FCC"/>
    <w:rsid w:val="005212F5"/>
    <w:rsid w:val="00523BB7"/>
    <w:rsid w:val="005314EF"/>
    <w:rsid w:val="005531C7"/>
    <w:rsid w:val="00555E08"/>
    <w:rsid w:val="005568DF"/>
    <w:rsid w:val="005831DC"/>
    <w:rsid w:val="00592873"/>
    <w:rsid w:val="005A1B8B"/>
    <w:rsid w:val="005A33E5"/>
    <w:rsid w:val="005A385F"/>
    <w:rsid w:val="005A716A"/>
    <w:rsid w:val="005B42AB"/>
    <w:rsid w:val="005B4572"/>
    <w:rsid w:val="005C096B"/>
    <w:rsid w:val="005C1038"/>
    <w:rsid w:val="005C51DC"/>
    <w:rsid w:val="005C7394"/>
    <w:rsid w:val="005D75C1"/>
    <w:rsid w:val="005D78C9"/>
    <w:rsid w:val="005F001F"/>
    <w:rsid w:val="005F0DFA"/>
    <w:rsid w:val="005F339E"/>
    <w:rsid w:val="005F439B"/>
    <w:rsid w:val="005F61B4"/>
    <w:rsid w:val="005F7AFA"/>
    <w:rsid w:val="006006E1"/>
    <w:rsid w:val="00601AEF"/>
    <w:rsid w:val="00604CFD"/>
    <w:rsid w:val="00605209"/>
    <w:rsid w:val="00613F5D"/>
    <w:rsid w:val="0062290F"/>
    <w:rsid w:val="006256FF"/>
    <w:rsid w:val="006318DC"/>
    <w:rsid w:val="006354E7"/>
    <w:rsid w:val="006409EC"/>
    <w:rsid w:val="00642664"/>
    <w:rsid w:val="00645312"/>
    <w:rsid w:val="0064568B"/>
    <w:rsid w:val="00657D75"/>
    <w:rsid w:val="00660096"/>
    <w:rsid w:val="0066284B"/>
    <w:rsid w:val="00677021"/>
    <w:rsid w:val="00682313"/>
    <w:rsid w:val="00682660"/>
    <w:rsid w:val="006850D5"/>
    <w:rsid w:val="006916CC"/>
    <w:rsid w:val="00692329"/>
    <w:rsid w:val="006940FB"/>
    <w:rsid w:val="006970EC"/>
    <w:rsid w:val="006A0797"/>
    <w:rsid w:val="006A0AEA"/>
    <w:rsid w:val="006A13EB"/>
    <w:rsid w:val="006B6EA5"/>
    <w:rsid w:val="006C008E"/>
    <w:rsid w:val="006D0ED4"/>
    <w:rsid w:val="006D791B"/>
    <w:rsid w:val="006E0070"/>
    <w:rsid w:val="006E096F"/>
    <w:rsid w:val="006E3D59"/>
    <w:rsid w:val="006E4A07"/>
    <w:rsid w:val="006F60EE"/>
    <w:rsid w:val="00724378"/>
    <w:rsid w:val="00725544"/>
    <w:rsid w:val="00732ABE"/>
    <w:rsid w:val="00737E9B"/>
    <w:rsid w:val="00741A50"/>
    <w:rsid w:val="00745E00"/>
    <w:rsid w:val="0075128F"/>
    <w:rsid w:val="00764AD7"/>
    <w:rsid w:val="00767FB0"/>
    <w:rsid w:val="00773684"/>
    <w:rsid w:val="00775A1F"/>
    <w:rsid w:val="00784C8B"/>
    <w:rsid w:val="00785823"/>
    <w:rsid w:val="007A0397"/>
    <w:rsid w:val="007A330A"/>
    <w:rsid w:val="007B6044"/>
    <w:rsid w:val="007C75C2"/>
    <w:rsid w:val="007D0D68"/>
    <w:rsid w:val="007D40EF"/>
    <w:rsid w:val="007E0CC5"/>
    <w:rsid w:val="007E1934"/>
    <w:rsid w:val="007E2522"/>
    <w:rsid w:val="007E44D3"/>
    <w:rsid w:val="007F201F"/>
    <w:rsid w:val="007F4503"/>
    <w:rsid w:val="007F7B09"/>
    <w:rsid w:val="00811E9E"/>
    <w:rsid w:val="008134CF"/>
    <w:rsid w:val="00814FE3"/>
    <w:rsid w:val="00815B71"/>
    <w:rsid w:val="00832F9F"/>
    <w:rsid w:val="00837144"/>
    <w:rsid w:val="008422C0"/>
    <w:rsid w:val="008453DF"/>
    <w:rsid w:val="00847B6C"/>
    <w:rsid w:val="00847F2A"/>
    <w:rsid w:val="00853F07"/>
    <w:rsid w:val="00854312"/>
    <w:rsid w:val="008550F1"/>
    <w:rsid w:val="0086284F"/>
    <w:rsid w:val="00891141"/>
    <w:rsid w:val="008A6826"/>
    <w:rsid w:val="008B0B1B"/>
    <w:rsid w:val="008B1FF6"/>
    <w:rsid w:val="008B363D"/>
    <w:rsid w:val="008D1D36"/>
    <w:rsid w:val="008D2984"/>
    <w:rsid w:val="008D3305"/>
    <w:rsid w:val="008D4E24"/>
    <w:rsid w:val="008D684A"/>
    <w:rsid w:val="00917EC2"/>
    <w:rsid w:val="00932B27"/>
    <w:rsid w:val="00935DFE"/>
    <w:rsid w:val="009504DF"/>
    <w:rsid w:val="0095089F"/>
    <w:rsid w:val="0095092C"/>
    <w:rsid w:val="00953FC1"/>
    <w:rsid w:val="00977936"/>
    <w:rsid w:val="009B0034"/>
    <w:rsid w:val="009B0CB5"/>
    <w:rsid w:val="009B2C71"/>
    <w:rsid w:val="009B4062"/>
    <w:rsid w:val="009D3406"/>
    <w:rsid w:val="009E6290"/>
    <w:rsid w:val="009F0619"/>
    <w:rsid w:val="009F300C"/>
    <w:rsid w:val="009F66C9"/>
    <w:rsid w:val="009F72D3"/>
    <w:rsid w:val="009F7F77"/>
    <w:rsid w:val="00A023BB"/>
    <w:rsid w:val="00A04DFC"/>
    <w:rsid w:val="00A173E2"/>
    <w:rsid w:val="00A17C35"/>
    <w:rsid w:val="00A268B6"/>
    <w:rsid w:val="00A318E6"/>
    <w:rsid w:val="00A324FB"/>
    <w:rsid w:val="00A37E02"/>
    <w:rsid w:val="00A470F0"/>
    <w:rsid w:val="00A53F3F"/>
    <w:rsid w:val="00A57E30"/>
    <w:rsid w:val="00A72703"/>
    <w:rsid w:val="00A761FB"/>
    <w:rsid w:val="00A77ABF"/>
    <w:rsid w:val="00A82404"/>
    <w:rsid w:val="00A853D8"/>
    <w:rsid w:val="00A87422"/>
    <w:rsid w:val="00A9065E"/>
    <w:rsid w:val="00A9087F"/>
    <w:rsid w:val="00A91C11"/>
    <w:rsid w:val="00AA3E56"/>
    <w:rsid w:val="00AA5870"/>
    <w:rsid w:val="00AB0EDA"/>
    <w:rsid w:val="00AB2EED"/>
    <w:rsid w:val="00AC229B"/>
    <w:rsid w:val="00AC42A9"/>
    <w:rsid w:val="00AE1F0C"/>
    <w:rsid w:val="00AE6F4E"/>
    <w:rsid w:val="00AE7891"/>
    <w:rsid w:val="00AF06DB"/>
    <w:rsid w:val="00AF77DB"/>
    <w:rsid w:val="00B078C6"/>
    <w:rsid w:val="00B115FA"/>
    <w:rsid w:val="00B12815"/>
    <w:rsid w:val="00B13229"/>
    <w:rsid w:val="00B15B3C"/>
    <w:rsid w:val="00B169AA"/>
    <w:rsid w:val="00B17008"/>
    <w:rsid w:val="00B25DE9"/>
    <w:rsid w:val="00B27755"/>
    <w:rsid w:val="00B439BB"/>
    <w:rsid w:val="00B4541C"/>
    <w:rsid w:val="00B46E2C"/>
    <w:rsid w:val="00B63A88"/>
    <w:rsid w:val="00B72EC9"/>
    <w:rsid w:val="00B73EAA"/>
    <w:rsid w:val="00B864D5"/>
    <w:rsid w:val="00B90DE7"/>
    <w:rsid w:val="00B93DD3"/>
    <w:rsid w:val="00BA6490"/>
    <w:rsid w:val="00BB1906"/>
    <w:rsid w:val="00BB6EFA"/>
    <w:rsid w:val="00BB7BBA"/>
    <w:rsid w:val="00BC5CB5"/>
    <w:rsid w:val="00BD1AB6"/>
    <w:rsid w:val="00BD24C0"/>
    <w:rsid w:val="00BD7078"/>
    <w:rsid w:val="00BF4180"/>
    <w:rsid w:val="00BF4654"/>
    <w:rsid w:val="00BF7974"/>
    <w:rsid w:val="00C022CF"/>
    <w:rsid w:val="00C04698"/>
    <w:rsid w:val="00C13345"/>
    <w:rsid w:val="00C13A70"/>
    <w:rsid w:val="00C1534B"/>
    <w:rsid w:val="00C17BC9"/>
    <w:rsid w:val="00C34A35"/>
    <w:rsid w:val="00C40627"/>
    <w:rsid w:val="00C4772E"/>
    <w:rsid w:val="00C5182F"/>
    <w:rsid w:val="00C51D12"/>
    <w:rsid w:val="00C53C42"/>
    <w:rsid w:val="00C57CA4"/>
    <w:rsid w:val="00C62F15"/>
    <w:rsid w:val="00C63294"/>
    <w:rsid w:val="00C72C3D"/>
    <w:rsid w:val="00C72C58"/>
    <w:rsid w:val="00C77E7A"/>
    <w:rsid w:val="00C84325"/>
    <w:rsid w:val="00C862B5"/>
    <w:rsid w:val="00C862E0"/>
    <w:rsid w:val="00C87A54"/>
    <w:rsid w:val="00C921C7"/>
    <w:rsid w:val="00CA17B6"/>
    <w:rsid w:val="00CA4D61"/>
    <w:rsid w:val="00CA5223"/>
    <w:rsid w:val="00CB361B"/>
    <w:rsid w:val="00CC1843"/>
    <w:rsid w:val="00CC7125"/>
    <w:rsid w:val="00CD36BD"/>
    <w:rsid w:val="00CE105D"/>
    <w:rsid w:val="00CE74DF"/>
    <w:rsid w:val="00CF164B"/>
    <w:rsid w:val="00CF2D2E"/>
    <w:rsid w:val="00CF7BBB"/>
    <w:rsid w:val="00D03AB5"/>
    <w:rsid w:val="00D24B5D"/>
    <w:rsid w:val="00D26A9A"/>
    <w:rsid w:val="00D30A1A"/>
    <w:rsid w:val="00D31155"/>
    <w:rsid w:val="00D324B8"/>
    <w:rsid w:val="00D362EB"/>
    <w:rsid w:val="00D374F4"/>
    <w:rsid w:val="00D44B84"/>
    <w:rsid w:val="00D45105"/>
    <w:rsid w:val="00D45534"/>
    <w:rsid w:val="00D62733"/>
    <w:rsid w:val="00D644E7"/>
    <w:rsid w:val="00D64CD6"/>
    <w:rsid w:val="00D67081"/>
    <w:rsid w:val="00D677D7"/>
    <w:rsid w:val="00D847E9"/>
    <w:rsid w:val="00D90458"/>
    <w:rsid w:val="00DA042E"/>
    <w:rsid w:val="00DA1A87"/>
    <w:rsid w:val="00DA7510"/>
    <w:rsid w:val="00DC6C21"/>
    <w:rsid w:val="00DD2124"/>
    <w:rsid w:val="00DD250E"/>
    <w:rsid w:val="00DD2644"/>
    <w:rsid w:val="00DD33A3"/>
    <w:rsid w:val="00DD4F24"/>
    <w:rsid w:val="00DE1F78"/>
    <w:rsid w:val="00DE3F15"/>
    <w:rsid w:val="00DF22B1"/>
    <w:rsid w:val="00DF521B"/>
    <w:rsid w:val="00DF6CAC"/>
    <w:rsid w:val="00E03C32"/>
    <w:rsid w:val="00E04419"/>
    <w:rsid w:val="00E04FE3"/>
    <w:rsid w:val="00E2215B"/>
    <w:rsid w:val="00E248AB"/>
    <w:rsid w:val="00E27714"/>
    <w:rsid w:val="00E34B14"/>
    <w:rsid w:val="00E4090D"/>
    <w:rsid w:val="00E439BB"/>
    <w:rsid w:val="00E51F55"/>
    <w:rsid w:val="00E52F11"/>
    <w:rsid w:val="00E5625B"/>
    <w:rsid w:val="00E62139"/>
    <w:rsid w:val="00E632E0"/>
    <w:rsid w:val="00E745F8"/>
    <w:rsid w:val="00E76CFC"/>
    <w:rsid w:val="00E80C80"/>
    <w:rsid w:val="00E85D74"/>
    <w:rsid w:val="00E90174"/>
    <w:rsid w:val="00E93BA3"/>
    <w:rsid w:val="00E944C4"/>
    <w:rsid w:val="00E96F37"/>
    <w:rsid w:val="00EA6885"/>
    <w:rsid w:val="00EA69D6"/>
    <w:rsid w:val="00ED24E2"/>
    <w:rsid w:val="00EE33E3"/>
    <w:rsid w:val="00EE63B3"/>
    <w:rsid w:val="00EF46AA"/>
    <w:rsid w:val="00EF4E46"/>
    <w:rsid w:val="00EF5464"/>
    <w:rsid w:val="00EF6C4B"/>
    <w:rsid w:val="00F133E6"/>
    <w:rsid w:val="00F14CF6"/>
    <w:rsid w:val="00F165F7"/>
    <w:rsid w:val="00F16EA8"/>
    <w:rsid w:val="00F203EF"/>
    <w:rsid w:val="00F27DB4"/>
    <w:rsid w:val="00F3659F"/>
    <w:rsid w:val="00F41FE2"/>
    <w:rsid w:val="00F466D1"/>
    <w:rsid w:val="00F4722F"/>
    <w:rsid w:val="00F53EB9"/>
    <w:rsid w:val="00F5496A"/>
    <w:rsid w:val="00F577DF"/>
    <w:rsid w:val="00F57C58"/>
    <w:rsid w:val="00F66A60"/>
    <w:rsid w:val="00F76162"/>
    <w:rsid w:val="00F76A04"/>
    <w:rsid w:val="00F77313"/>
    <w:rsid w:val="00F842AE"/>
    <w:rsid w:val="00FA51C2"/>
    <w:rsid w:val="00FB01F9"/>
    <w:rsid w:val="00FB5D75"/>
    <w:rsid w:val="00FD2DD7"/>
    <w:rsid w:val="00FD3932"/>
    <w:rsid w:val="00FD496D"/>
    <w:rsid w:val="00FE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6C20C9E"/>
  <w15:chartTrackingRefBased/>
  <w15:docId w15:val="{27CE3563-3E85-4EDB-9BD9-E1E5371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D03AB5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4">
    <w:name w:val="heading 4"/>
    <w:basedOn w:val="Normln"/>
    <w:next w:val="Normln"/>
    <w:link w:val="Nadpis4Char"/>
    <w:qFormat/>
    <w:rsid w:val="00D451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link w:val="Nadpis5Char"/>
    <w:qFormat/>
    <w:rsid w:val="00D451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aliases w:val=" Char Char Char Char Char Char Char Char Char Char Char"/>
    <w:basedOn w:val="Normln"/>
    <w:link w:val="ZkladntextChar1"/>
    <w:rsid w:val="00F133E6"/>
    <w:pPr>
      <w:overflowPunct/>
      <w:autoSpaceDE/>
      <w:autoSpaceDN/>
      <w:adjustRightInd/>
      <w:jc w:val="both"/>
      <w:textAlignment w:val="auto"/>
    </w:pPr>
    <w:rPr>
      <w:sz w:val="24"/>
      <w:lang w:val="x-none" w:eastAsia="x-none"/>
    </w:rPr>
  </w:style>
  <w:style w:type="character" w:customStyle="1" w:styleId="ZkladntextChar">
    <w:name w:val="Základní text Char"/>
    <w:basedOn w:val="Standardnpsmoodstavce"/>
    <w:rsid w:val="00F133E6"/>
  </w:style>
  <w:style w:type="paragraph" w:styleId="Zkladntextodsazen">
    <w:name w:val="Body Text Indent"/>
    <w:basedOn w:val="Normln"/>
    <w:link w:val="ZkladntextodsazenChar"/>
    <w:rsid w:val="00F133E6"/>
    <w:pPr>
      <w:overflowPunct/>
      <w:autoSpaceDE/>
      <w:autoSpaceDN/>
      <w:adjustRightInd/>
      <w:ind w:left="426"/>
      <w:textAlignment w:val="auto"/>
    </w:pPr>
    <w:rPr>
      <w:rFonts w:eastAsia="Arial"/>
      <w:sz w:val="24"/>
      <w:lang w:val="x-none" w:eastAsia="x-none"/>
    </w:rPr>
  </w:style>
  <w:style w:type="character" w:customStyle="1" w:styleId="ZkladntextodsazenChar">
    <w:name w:val="Základní text odsazený Char"/>
    <w:link w:val="Zkladntextodsazen"/>
    <w:rsid w:val="00F133E6"/>
    <w:rPr>
      <w:rFonts w:eastAsia="Arial"/>
      <w:sz w:val="24"/>
    </w:rPr>
  </w:style>
  <w:style w:type="character" w:customStyle="1" w:styleId="ZkladntextChar1">
    <w:name w:val="Základní text Char1"/>
    <w:aliases w:val=" Char Char Char Char Char Char Char Char Char Char Char Char"/>
    <w:link w:val="Zkladntext"/>
    <w:rsid w:val="00F133E6"/>
    <w:rPr>
      <w:sz w:val="24"/>
    </w:rPr>
  </w:style>
  <w:style w:type="paragraph" w:styleId="Zkladntext3">
    <w:name w:val="Body Text 3"/>
    <w:basedOn w:val="Normln"/>
    <w:link w:val="Zkladntext3Char"/>
    <w:rsid w:val="00F133E6"/>
    <w:pPr>
      <w:overflowPunct/>
      <w:autoSpaceDE/>
      <w:autoSpaceDN/>
      <w:adjustRightInd/>
      <w:spacing w:after="120"/>
      <w:textAlignment w:val="auto"/>
    </w:pPr>
    <w:rPr>
      <w:sz w:val="16"/>
      <w:szCs w:val="16"/>
      <w:lang w:val="x-none" w:eastAsia="x-none"/>
    </w:rPr>
  </w:style>
  <w:style w:type="character" w:customStyle="1" w:styleId="Zkladntext3Char">
    <w:name w:val="Základní text 3 Char"/>
    <w:link w:val="Zkladntext3"/>
    <w:rsid w:val="00F133E6"/>
    <w:rPr>
      <w:sz w:val="16"/>
      <w:szCs w:val="16"/>
    </w:rPr>
  </w:style>
  <w:style w:type="character" w:customStyle="1" w:styleId="Nadpis4Char">
    <w:name w:val="Nadpis 4 Char"/>
    <w:link w:val="Nadpis4"/>
    <w:semiHidden/>
    <w:rsid w:val="00D451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semiHidden/>
    <w:rsid w:val="00D4510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xtbubliny">
    <w:name w:val="Balloon Text"/>
    <w:basedOn w:val="Normln"/>
    <w:link w:val="TextbublinyChar"/>
    <w:rsid w:val="003002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30029E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9F061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9F0619"/>
  </w:style>
  <w:style w:type="table" w:styleId="Mkatabulky">
    <w:name w:val="Table Grid"/>
    <w:basedOn w:val="Normlntabulka"/>
    <w:rsid w:val="009F7F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ozvrendokumentu">
    <w:name w:val="Rozvržení dokumentu"/>
    <w:basedOn w:val="Normln"/>
    <w:semiHidden/>
    <w:rsid w:val="00074B33"/>
    <w:pPr>
      <w:shd w:val="clear" w:color="auto" w:fill="000080"/>
    </w:pPr>
    <w:rPr>
      <w:rFonts w:ascii="Tahoma" w:hAnsi="Tahoma" w:cs="Tahoma"/>
    </w:rPr>
  </w:style>
  <w:style w:type="paragraph" w:customStyle="1" w:styleId="Zkladntextodsazen21">
    <w:name w:val="Základní text odsazený 21"/>
    <w:basedOn w:val="Normln"/>
    <w:rsid w:val="00257E71"/>
    <w:pPr>
      <w:tabs>
        <w:tab w:val="decimal" w:pos="5040"/>
      </w:tabs>
      <w:ind w:left="993" w:hanging="285"/>
      <w:jc w:val="both"/>
    </w:pPr>
    <w:rPr>
      <w:sz w:val="24"/>
    </w:rPr>
  </w:style>
  <w:style w:type="paragraph" w:customStyle="1" w:styleId="Odstavecseseznamem1">
    <w:name w:val="Odstavec se seznamem1"/>
    <w:basedOn w:val="Normln"/>
    <w:rsid w:val="00E93BA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Odstavecseseznamem10">
    <w:name w:val="Odstavec se seznamem1"/>
    <w:basedOn w:val="Normln"/>
    <w:rsid w:val="00351FBC"/>
    <w:pPr>
      <w:suppressAutoHyphens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426885"/>
    <w:pPr>
      <w:suppressAutoHyphens/>
      <w:overflowPunct/>
      <w:autoSpaceDE/>
      <w:adjustRightInd/>
      <w:spacing w:line="100" w:lineRule="atLeast"/>
      <w:ind w:left="720"/>
    </w:pPr>
    <w:rPr>
      <w:rFonts w:cs="Mangal"/>
      <w:kern w:val="3"/>
      <w:sz w:val="24"/>
      <w:szCs w:val="21"/>
      <w:lang w:eastAsia="hi-IN" w:bidi="hi-IN"/>
    </w:rPr>
  </w:style>
  <w:style w:type="paragraph" w:customStyle="1" w:styleId="Standard">
    <w:name w:val="Standard"/>
    <w:rsid w:val="00B25DE9"/>
    <w:pPr>
      <w:suppressAutoHyphens/>
      <w:autoSpaceDN w:val="0"/>
      <w:spacing w:line="100" w:lineRule="atLeast"/>
      <w:textAlignment w:val="baseline"/>
    </w:pPr>
    <w:rPr>
      <w:rFonts w:cs="Mangal"/>
      <w:kern w:val="3"/>
      <w:sz w:val="24"/>
      <w:szCs w:val="24"/>
      <w:lang w:eastAsia="hi-IN" w:bidi="hi-IN"/>
    </w:rPr>
  </w:style>
  <w:style w:type="paragraph" w:customStyle="1" w:styleId="Odstavecseseznamem2">
    <w:name w:val="Odstavec se seznamem2"/>
    <w:basedOn w:val="Standard"/>
    <w:uiPriority w:val="99"/>
    <w:rsid w:val="006409EC"/>
    <w:pPr>
      <w:suppressAutoHyphens w:val="0"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 w:bidi="ar-SA"/>
    </w:rPr>
  </w:style>
  <w:style w:type="paragraph" w:styleId="Normlnweb">
    <w:name w:val="Normal (Web)"/>
    <w:basedOn w:val="Standard"/>
    <w:uiPriority w:val="99"/>
    <w:rsid w:val="00176329"/>
    <w:pPr>
      <w:suppressAutoHyphens w:val="0"/>
      <w:spacing w:before="28" w:after="28" w:line="240" w:lineRule="auto"/>
    </w:pPr>
    <w:rPr>
      <w:rFonts w:cs="Times New Roman"/>
      <w:lang w:eastAsia="cs-CZ" w:bidi="ar-SA"/>
    </w:rPr>
  </w:style>
  <w:style w:type="character" w:styleId="Hypertextovodkaz">
    <w:name w:val="Hyperlink"/>
    <w:basedOn w:val="Standardnpsmoodstavce"/>
    <w:uiPriority w:val="99"/>
    <w:rsid w:val="00176329"/>
    <w:rPr>
      <w:rFonts w:cs="Times New Roman"/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3B532B"/>
  </w:style>
  <w:style w:type="character" w:customStyle="1" w:styleId="Nadpis1Char">
    <w:name w:val="Nadpis 1 Char"/>
    <w:basedOn w:val="Standardnpsmoodstavce"/>
    <w:link w:val="Nadpis1"/>
    <w:uiPriority w:val="99"/>
    <w:locked/>
    <w:rsid w:val="00BB7BBA"/>
    <w:rPr>
      <w:rFonts w:ascii="Arial" w:hAnsi="Arial"/>
      <w:b/>
      <w:kern w:val="28"/>
      <w:sz w:val="28"/>
    </w:rPr>
  </w:style>
  <w:style w:type="paragraph" w:customStyle="1" w:styleId="FreeForm">
    <w:name w:val="Free Form"/>
    <w:rsid w:val="00387745"/>
    <w:rPr>
      <w:rFonts w:ascii="Helvetica" w:eastAsia="ヒラギノ角ゴ Pro W3" w:hAnsi="Helvetica"/>
      <w:color w:val="000000"/>
      <w:sz w:val="24"/>
      <w:lang w:eastAsia="en-US"/>
    </w:rPr>
  </w:style>
  <w:style w:type="paragraph" w:customStyle="1" w:styleId="Default">
    <w:name w:val="Default"/>
    <w:rsid w:val="00AE1F0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0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&#352;ablony\hl-papmz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682E6-2308-4A15-AA85-20B06853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hl-papmz</Template>
  <TotalTime>2</TotalTime>
  <Pages>1</Pages>
  <Words>92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ZRIS</dc:creator>
  <cp:keywords/>
  <cp:lastModifiedBy>Michal Traurig</cp:lastModifiedBy>
  <cp:revision>3</cp:revision>
  <cp:lastPrinted>2017-08-24T07:05:00Z</cp:lastPrinted>
  <dcterms:created xsi:type="dcterms:W3CDTF">2017-08-23T13:06:00Z</dcterms:created>
  <dcterms:modified xsi:type="dcterms:W3CDTF">2017-08-24T07:06:00Z</dcterms:modified>
</cp:coreProperties>
</file>