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34B" w:rsidRPr="000B0607" w:rsidRDefault="00C1534B" w:rsidP="00932B27"/>
    <w:p w:rsidR="00C53C42" w:rsidRDefault="00CB68B8" w:rsidP="004F3693">
      <w:pPr>
        <w:jc w:val="center"/>
        <w:rPr>
          <w:rFonts w:ascii="Arial" w:hAnsi="Arial"/>
          <w:spacing w:val="20"/>
          <w:sz w:val="40"/>
        </w:rPr>
      </w:pPr>
      <w:r>
        <w:rPr>
          <w:noProof/>
        </w:rPr>
        <w:object w:dxaOrig="1440" w:dyaOrig="1440" w14:anchorId="7E8642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.2pt;margin-top:.45pt;width:66.75pt;height:89.55pt;z-index:251657728" wrapcoords="-243 182 -243 11798 728 14703 728 15066 4369 17607 4854 17788 7524 18514 8252 18514 13348 18514 14319 18514 17717 17607 20872 15247 21115 14703 21600 13250 21600 182 -243 182">
            <v:imagedata r:id="rId8" o:title=""/>
            <w10:wrap type="tight"/>
          </v:shape>
          <o:OLEObject Type="Embed" ProgID="Word.Picture.8" ShapeID="_x0000_s1027" DrawAspect="Content" ObjectID="_1572250704" r:id="rId9"/>
        </w:object>
      </w:r>
      <w:r w:rsidR="002C4BA5">
        <w:rPr>
          <w:rFonts w:ascii="Arial" w:hAnsi="Arial"/>
          <w:b/>
          <w:spacing w:val="36"/>
          <w:sz w:val="40"/>
        </w:rPr>
        <w:t>Městská část Praha-</w:t>
      </w:r>
      <w:r w:rsidR="00C53C42">
        <w:rPr>
          <w:rFonts w:ascii="Arial" w:hAnsi="Arial"/>
          <w:b/>
          <w:spacing w:val="36"/>
          <w:sz w:val="40"/>
        </w:rPr>
        <w:t>Ďáblice</w:t>
      </w:r>
    </w:p>
    <w:p w:rsidR="00C53C42" w:rsidRDefault="00C53C42" w:rsidP="004F3693">
      <w:pPr>
        <w:pStyle w:val="Zhlav"/>
        <w:jc w:val="center"/>
        <w:rPr>
          <w:rFonts w:ascii="Arial" w:hAnsi="Arial"/>
          <w:spacing w:val="20"/>
        </w:rPr>
      </w:pPr>
      <w:r>
        <w:rPr>
          <w:rFonts w:ascii="Arial" w:hAnsi="Arial"/>
          <w:b/>
          <w:spacing w:val="16"/>
          <w:sz w:val="32"/>
        </w:rPr>
        <w:t>Rada městské části</w:t>
      </w:r>
    </w:p>
    <w:p w:rsidR="00C53C42" w:rsidRDefault="00C53C42" w:rsidP="00C63294">
      <w:pPr>
        <w:pStyle w:val="Zhlav"/>
        <w:jc w:val="center"/>
        <w:rPr>
          <w:rFonts w:ascii="Arial" w:hAnsi="Arial"/>
          <w:spacing w:val="20"/>
        </w:rPr>
      </w:pPr>
    </w:p>
    <w:p w:rsidR="00682313" w:rsidRDefault="00682313" w:rsidP="00C63294">
      <w:pPr>
        <w:pStyle w:val="Zhlav"/>
        <w:jc w:val="center"/>
        <w:rPr>
          <w:rFonts w:ascii="Arial" w:hAnsi="Arial"/>
          <w:spacing w:val="20"/>
        </w:rPr>
      </w:pPr>
    </w:p>
    <w:p w:rsidR="00682313" w:rsidRDefault="00682313" w:rsidP="00C63294">
      <w:pPr>
        <w:pStyle w:val="Zhlav"/>
        <w:jc w:val="center"/>
        <w:rPr>
          <w:rFonts w:ascii="Arial" w:hAnsi="Arial"/>
          <w:spacing w:val="20"/>
        </w:rPr>
      </w:pPr>
    </w:p>
    <w:p w:rsidR="00434B13" w:rsidRDefault="00434B13" w:rsidP="00C63294">
      <w:pPr>
        <w:pStyle w:val="Zhlav"/>
        <w:jc w:val="center"/>
        <w:rPr>
          <w:rFonts w:ascii="Arial" w:hAnsi="Arial"/>
          <w:spacing w:val="20"/>
        </w:rPr>
      </w:pPr>
    </w:p>
    <w:p w:rsidR="00434B13" w:rsidRDefault="00D4126E" w:rsidP="0030076B">
      <w:pPr>
        <w:pStyle w:val="Zhlav"/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>8</w:t>
      </w:r>
      <w:r w:rsidR="00FC5EF9">
        <w:rPr>
          <w:rFonts w:ascii="Arial" w:hAnsi="Arial"/>
          <w:spacing w:val="16"/>
          <w:sz w:val="24"/>
        </w:rPr>
        <w:t>3</w:t>
      </w:r>
      <w:r w:rsidR="00C53C42">
        <w:rPr>
          <w:rFonts w:ascii="Arial" w:hAnsi="Arial"/>
          <w:spacing w:val="16"/>
          <w:sz w:val="24"/>
        </w:rPr>
        <w:t>.</w:t>
      </w:r>
      <w:r w:rsidR="00E93BA3">
        <w:rPr>
          <w:rFonts w:ascii="Arial" w:hAnsi="Arial"/>
          <w:spacing w:val="16"/>
          <w:sz w:val="24"/>
        </w:rPr>
        <w:t xml:space="preserve"> </w:t>
      </w:r>
      <w:r w:rsidR="003E21B0">
        <w:rPr>
          <w:rFonts w:ascii="Arial" w:hAnsi="Arial"/>
          <w:spacing w:val="16"/>
          <w:sz w:val="24"/>
        </w:rPr>
        <w:t>z</w:t>
      </w:r>
      <w:r w:rsidR="00C53C42">
        <w:rPr>
          <w:rFonts w:ascii="Arial" w:hAnsi="Arial"/>
          <w:spacing w:val="16"/>
          <w:sz w:val="24"/>
        </w:rPr>
        <w:t>asedání</w:t>
      </w:r>
    </w:p>
    <w:p w:rsidR="00C53C42" w:rsidRDefault="00C53C42" w:rsidP="00C13A70">
      <w:pPr>
        <w:pStyle w:val="Zhlav"/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dne </w:t>
      </w:r>
      <w:r w:rsidR="00FC5EF9">
        <w:rPr>
          <w:rFonts w:ascii="Arial" w:hAnsi="Arial"/>
          <w:spacing w:val="16"/>
          <w:sz w:val="24"/>
        </w:rPr>
        <w:t>13</w:t>
      </w:r>
      <w:r w:rsidR="0035372D">
        <w:rPr>
          <w:rFonts w:ascii="Arial" w:hAnsi="Arial"/>
          <w:spacing w:val="16"/>
          <w:sz w:val="24"/>
        </w:rPr>
        <w:t>.</w:t>
      </w:r>
      <w:r w:rsidR="00FC5EF9">
        <w:rPr>
          <w:rFonts w:ascii="Arial" w:hAnsi="Arial"/>
          <w:spacing w:val="16"/>
          <w:sz w:val="24"/>
        </w:rPr>
        <w:t>11.</w:t>
      </w:r>
      <w:r w:rsidR="0035372D">
        <w:rPr>
          <w:rFonts w:ascii="Arial" w:hAnsi="Arial"/>
          <w:spacing w:val="16"/>
          <w:sz w:val="24"/>
        </w:rPr>
        <w:t xml:space="preserve"> </w:t>
      </w:r>
      <w:r w:rsidR="00815B71">
        <w:rPr>
          <w:rFonts w:ascii="Arial" w:hAnsi="Arial"/>
          <w:spacing w:val="16"/>
          <w:sz w:val="24"/>
        </w:rPr>
        <w:t>201</w:t>
      </w:r>
      <w:r w:rsidR="0086581F">
        <w:rPr>
          <w:rFonts w:ascii="Arial" w:hAnsi="Arial"/>
          <w:spacing w:val="16"/>
          <w:sz w:val="24"/>
        </w:rPr>
        <w:t>7</w:t>
      </w: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682313" w:rsidRDefault="00682313">
      <w:pPr>
        <w:jc w:val="center"/>
        <w:rPr>
          <w:rFonts w:ascii="Arial" w:hAnsi="Arial"/>
          <w:spacing w:val="16"/>
        </w:rPr>
      </w:pPr>
    </w:p>
    <w:p w:rsidR="00682313" w:rsidRDefault="00682313">
      <w:pPr>
        <w:jc w:val="center"/>
        <w:rPr>
          <w:rFonts w:ascii="Arial" w:hAnsi="Arial"/>
          <w:spacing w:val="16"/>
        </w:rPr>
      </w:pP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 w:rsidP="00514551">
      <w:pPr>
        <w:spacing w:after="120"/>
        <w:jc w:val="center"/>
        <w:rPr>
          <w:rFonts w:ascii="Arial" w:hAnsi="Arial"/>
          <w:spacing w:val="16"/>
        </w:rPr>
      </w:pPr>
      <w:r>
        <w:rPr>
          <w:rFonts w:ascii="Arial" w:hAnsi="Arial"/>
          <w:b/>
          <w:spacing w:val="16"/>
          <w:sz w:val="36"/>
        </w:rPr>
        <w:t xml:space="preserve">USNESENÍ č. </w:t>
      </w:r>
      <w:r w:rsidR="001B05B7">
        <w:rPr>
          <w:rFonts w:ascii="Arial" w:hAnsi="Arial"/>
          <w:b/>
          <w:spacing w:val="16"/>
          <w:sz w:val="36"/>
        </w:rPr>
        <w:t>70</w:t>
      </w:r>
      <w:r w:rsidR="00CB68B8">
        <w:rPr>
          <w:rFonts w:ascii="Arial" w:hAnsi="Arial"/>
          <w:b/>
          <w:spacing w:val="16"/>
          <w:sz w:val="36"/>
        </w:rPr>
        <w:t>3</w:t>
      </w:r>
      <w:r>
        <w:rPr>
          <w:rFonts w:ascii="Arial" w:hAnsi="Arial"/>
          <w:b/>
          <w:spacing w:val="16"/>
          <w:sz w:val="36"/>
        </w:rPr>
        <w:t>/</w:t>
      </w:r>
      <w:r w:rsidR="00D67081">
        <w:rPr>
          <w:rFonts w:ascii="Arial" w:hAnsi="Arial"/>
          <w:b/>
          <w:spacing w:val="16"/>
          <w:sz w:val="36"/>
        </w:rPr>
        <w:t>1</w:t>
      </w:r>
      <w:r w:rsidR="0086581F">
        <w:rPr>
          <w:rFonts w:ascii="Arial" w:hAnsi="Arial"/>
          <w:b/>
          <w:spacing w:val="16"/>
          <w:sz w:val="36"/>
        </w:rPr>
        <w:t>7</w:t>
      </w:r>
      <w:r>
        <w:rPr>
          <w:rFonts w:ascii="Arial" w:hAnsi="Arial"/>
          <w:b/>
          <w:spacing w:val="16"/>
          <w:sz w:val="36"/>
        </w:rPr>
        <w:t>/RMČ</w:t>
      </w:r>
      <w:r>
        <w:rPr>
          <w:rFonts w:ascii="Arial" w:hAnsi="Arial"/>
          <w:spacing w:val="16"/>
        </w:rPr>
        <w:t xml:space="preserve"> </w:t>
      </w:r>
    </w:p>
    <w:p w:rsidR="00AF1AD4" w:rsidRPr="0016175F" w:rsidRDefault="0016056E" w:rsidP="001B72D9">
      <w:pPr>
        <w:jc w:val="center"/>
        <w:outlineLvl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/>
          <w:spacing w:val="16"/>
          <w:sz w:val="24"/>
        </w:rPr>
        <w:t>k</w:t>
      </w:r>
      <w:r w:rsidR="00313CD7">
        <w:rPr>
          <w:rFonts w:ascii="Arial" w:hAnsi="Arial"/>
          <w:spacing w:val="16"/>
          <w:sz w:val="24"/>
        </w:rPr>
        <w:t> </w:t>
      </w:r>
      <w:r w:rsidR="004C5C44">
        <w:rPr>
          <w:rFonts w:ascii="Arial" w:hAnsi="Arial" w:cs="Arial"/>
          <w:spacing w:val="20"/>
          <w:sz w:val="24"/>
          <w:szCs w:val="24"/>
        </w:rPr>
        <w:t xml:space="preserve">bodu </w:t>
      </w:r>
      <w:r w:rsidR="00CB68B8">
        <w:rPr>
          <w:rFonts w:ascii="Arial" w:hAnsi="Arial" w:cs="Arial"/>
          <w:spacing w:val="20"/>
          <w:sz w:val="24"/>
          <w:szCs w:val="24"/>
        </w:rPr>
        <w:t>Vyřazení majetku z evidence</w:t>
      </w:r>
    </w:p>
    <w:p w:rsidR="00812E57" w:rsidRDefault="00812E57" w:rsidP="00812E57">
      <w:pPr>
        <w:pStyle w:val="Odstavecseseznamem"/>
        <w:ind w:left="0"/>
        <w:rPr>
          <w:rFonts w:ascii="Arial" w:eastAsia="SimSun" w:hAnsi="Arial" w:cs="Arial"/>
          <w:b/>
          <w:bCs/>
          <w:szCs w:val="24"/>
        </w:rPr>
      </w:pPr>
    </w:p>
    <w:p w:rsidR="00AF1AD4" w:rsidRDefault="00AF1AD4" w:rsidP="00AF1AD4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  <w:szCs w:val="24"/>
        </w:rPr>
      </w:pPr>
    </w:p>
    <w:p w:rsidR="00CB68B8" w:rsidRPr="00CB68B8" w:rsidRDefault="00CB68B8" w:rsidP="00CB68B8">
      <w:pPr>
        <w:pStyle w:val="Standard"/>
        <w:jc w:val="both"/>
        <w:rPr>
          <w:rFonts w:ascii="Arial" w:hAnsi="Arial" w:cs="Arial"/>
          <w:b/>
          <w:bCs/>
        </w:rPr>
      </w:pPr>
      <w:r w:rsidRPr="00CB68B8">
        <w:rPr>
          <w:rFonts w:ascii="Arial" w:hAnsi="Arial" w:cs="Arial"/>
          <w:b/>
          <w:bCs/>
        </w:rPr>
        <w:t>I. bere na vědomí</w:t>
      </w:r>
    </w:p>
    <w:p w:rsidR="00CB68B8" w:rsidRPr="00CB68B8" w:rsidRDefault="00CB68B8" w:rsidP="00CB68B8">
      <w:pPr>
        <w:pStyle w:val="Odstavecseseznamem"/>
        <w:ind w:left="0"/>
        <w:jc w:val="both"/>
        <w:rPr>
          <w:rFonts w:ascii="Arial" w:hAnsi="Arial" w:cs="Arial"/>
          <w:spacing w:val="20"/>
          <w:szCs w:val="24"/>
        </w:rPr>
      </w:pPr>
      <w:r w:rsidRPr="00CB68B8">
        <w:rPr>
          <w:rFonts w:ascii="Arial" w:hAnsi="Arial" w:cs="Arial"/>
          <w:spacing w:val="20"/>
          <w:szCs w:val="24"/>
        </w:rPr>
        <w:t>žádost ředitele ZŠ Mgr. Bc. Josefa Buchala o vyřazení majetku, který byl uveden v inventurním soupisu předaném ZŠ ke dni 30.9.2017.</w:t>
      </w:r>
    </w:p>
    <w:p w:rsidR="00CB68B8" w:rsidRDefault="00CB68B8" w:rsidP="00CB68B8">
      <w:pPr>
        <w:pStyle w:val="Odstavecseseznamem"/>
        <w:ind w:left="0"/>
        <w:rPr>
          <w:rFonts w:ascii="Arial" w:hAnsi="Arial" w:cs="Arial"/>
          <w:b/>
          <w:spacing w:val="20"/>
          <w:szCs w:val="24"/>
        </w:rPr>
      </w:pPr>
    </w:p>
    <w:p w:rsidR="00CB68B8" w:rsidRPr="00CB68B8" w:rsidRDefault="00CB68B8" w:rsidP="00CB68B8">
      <w:pPr>
        <w:pStyle w:val="Odstavecseseznamem"/>
        <w:ind w:left="0"/>
        <w:rPr>
          <w:rFonts w:ascii="Arial" w:hAnsi="Arial" w:cs="Arial"/>
          <w:b/>
          <w:spacing w:val="20"/>
          <w:szCs w:val="24"/>
        </w:rPr>
      </w:pPr>
      <w:r w:rsidRPr="00CB68B8">
        <w:rPr>
          <w:rFonts w:ascii="Arial" w:hAnsi="Arial" w:cs="Arial"/>
          <w:b/>
          <w:spacing w:val="20"/>
          <w:szCs w:val="24"/>
        </w:rPr>
        <w:t xml:space="preserve">II. bere na vědomí </w:t>
      </w:r>
    </w:p>
    <w:p w:rsidR="00CB68B8" w:rsidRPr="00CB68B8" w:rsidRDefault="00CB68B8" w:rsidP="00CB68B8">
      <w:pPr>
        <w:pStyle w:val="Odstavecseseznamem"/>
        <w:ind w:left="0"/>
        <w:jc w:val="both"/>
        <w:rPr>
          <w:rFonts w:ascii="Arial" w:hAnsi="Arial" w:cs="Arial"/>
          <w:spacing w:val="20"/>
          <w:szCs w:val="24"/>
        </w:rPr>
      </w:pPr>
      <w:r w:rsidRPr="00CB68B8">
        <w:rPr>
          <w:rFonts w:ascii="Arial" w:hAnsi="Arial" w:cs="Arial"/>
          <w:spacing w:val="20"/>
          <w:szCs w:val="24"/>
        </w:rPr>
        <w:t>informaci FIO o tom, že předmětný protokol o vyřazení majetku nesplňuje náležitosti potřebné k udělení souhlasu s vyřazením majetku – chybí posudky a vyjádření, že věci určené k vyřazení jsou opravdu nepoužitelné, neopravitelné a je tedy možno je vyřadit z evidence.</w:t>
      </w:r>
    </w:p>
    <w:p w:rsidR="00CB68B8" w:rsidRDefault="00CB68B8" w:rsidP="00CB68B8">
      <w:pPr>
        <w:pStyle w:val="Odstavecseseznamem"/>
        <w:ind w:left="0"/>
        <w:jc w:val="both"/>
        <w:rPr>
          <w:rFonts w:ascii="Arial" w:hAnsi="Arial" w:cs="Arial"/>
          <w:b/>
          <w:spacing w:val="20"/>
          <w:szCs w:val="24"/>
        </w:rPr>
      </w:pPr>
    </w:p>
    <w:p w:rsidR="00CB68B8" w:rsidRPr="00CB68B8" w:rsidRDefault="00CB68B8" w:rsidP="00CB68B8">
      <w:pPr>
        <w:pStyle w:val="Odstavecseseznamem"/>
        <w:ind w:left="0"/>
        <w:jc w:val="both"/>
        <w:rPr>
          <w:rFonts w:ascii="Arial" w:hAnsi="Arial" w:cs="Arial"/>
          <w:b/>
          <w:spacing w:val="20"/>
          <w:szCs w:val="24"/>
        </w:rPr>
      </w:pPr>
      <w:bookmarkStart w:id="0" w:name="_GoBack"/>
      <w:bookmarkEnd w:id="0"/>
      <w:r w:rsidRPr="00CB68B8">
        <w:rPr>
          <w:rFonts w:ascii="Arial" w:hAnsi="Arial" w:cs="Arial"/>
          <w:b/>
          <w:spacing w:val="20"/>
          <w:szCs w:val="24"/>
        </w:rPr>
        <w:t>III. ukládá</w:t>
      </w:r>
    </w:p>
    <w:p w:rsidR="00CB68B8" w:rsidRPr="00CB68B8" w:rsidRDefault="00CB68B8" w:rsidP="00CB68B8">
      <w:pPr>
        <w:pStyle w:val="Odstavecseseznamem"/>
        <w:ind w:left="0"/>
        <w:jc w:val="both"/>
        <w:rPr>
          <w:rFonts w:ascii="Arial" w:hAnsi="Arial" w:cs="Arial"/>
          <w:spacing w:val="20"/>
          <w:szCs w:val="24"/>
        </w:rPr>
      </w:pPr>
      <w:r w:rsidRPr="00CB68B8">
        <w:rPr>
          <w:rFonts w:ascii="Arial" w:hAnsi="Arial" w:cs="Arial"/>
          <w:spacing w:val="20"/>
          <w:szCs w:val="24"/>
        </w:rPr>
        <w:t>řediteli ZŠ doplnit inventární seznamy o posudky.</w:t>
      </w:r>
    </w:p>
    <w:p w:rsidR="007B7570" w:rsidRPr="007B7570" w:rsidRDefault="007B7570" w:rsidP="00AF1AD4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  <w:szCs w:val="24"/>
        </w:rPr>
      </w:pPr>
    </w:p>
    <w:p w:rsidR="00AF1AD4" w:rsidRPr="007B7570" w:rsidRDefault="00AF1AD4" w:rsidP="00AF1AD4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  <w:szCs w:val="24"/>
        </w:rPr>
      </w:pPr>
    </w:p>
    <w:p w:rsidR="00171F25" w:rsidRDefault="00171F25">
      <w:pPr>
        <w:rPr>
          <w:rFonts w:ascii="Arial" w:hAnsi="Arial"/>
          <w:spacing w:val="16"/>
          <w:sz w:val="24"/>
        </w:rPr>
      </w:pPr>
    </w:p>
    <w:p w:rsidR="003C392C" w:rsidRDefault="003C392C">
      <w:pPr>
        <w:rPr>
          <w:rFonts w:ascii="Arial" w:hAnsi="Arial"/>
          <w:spacing w:val="16"/>
          <w:sz w:val="24"/>
        </w:rPr>
      </w:pPr>
    </w:p>
    <w:p w:rsidR="00B1074D" w:rsidRDefault="00B1074D">
      <w:pPr>
        <w:rPr>
          <w:rFonts w:ascii="Arial" w:hAnsi="Arial"/>
          <w:spacing w:val="16"/>
          <w:sz w:val="24"/>
        </w:rPr>
      </w:pPr>
    </w:p>
    <w:p w:rsidR="003617E8" w:rsidRDefault="003617E8">
      <w:pPr>
        <w:rPr>
          <w:rFonts w:ascii="Arial" w:hAnsi="Arial"/>
          <w:spacing w:val="16"/>
          <w:sz w:val="24"/>
        </w:rPr>
      </w:pPr>
    </w:p>
    <w:p w:rsidR="00D706DB" w:rsidRDefault="00D706DB">
      <w:pPr>
        <w:rPr>
          <w:rFonts w:ascii="Arial" w:hAnsi="Arial"/>
          <w:spacing w:val="16"/>
          <w:sz w:val="24"/>
        </w:rPr>
      </w:pPr>
    </w:p>
    <w:p w:rsidR="00C53C42" w:rsidRDefault="00C53C42">
      <w:pPr>
        <w:rPr>
          <w:rFonts w:ascii="Arial" w:hAnsi="Arial"/>
          <w:spacing w:val="16"/>
          <w:sz w:val="24"/>
        </w:rPr>
      </w:pPr>
    </w:p>
    <w:p w:rsidR="00BB7BBA" w:rsidRDefault="00BB7BBA" w:rsidP="00BB7BBA">
      <w:pPr>
        <w:pStyle w:val="Nadpis1"/>
        <w:spacing w:before="0" w:after="0"/>
        <w:rPr>
          <w:b w:val="0"/>
          <w:bCs/>
          <w:spacing w:val="16"/>
          <w:kern w:val="0"/>
          <w:sz w:val="24"/>
          <w:szCs w:val="24"/>
        </w:rPr>
      </w:pPr>
      <w:r>
        <w:rPr>
          <w:b w:val="0"/>
          <w:bCs/>
          <w:spacing w:val="16"/>
          <w:kern w:val="0"/>
          <w:sz w:val="24"/>
          <w:szCs w:val="24"/>
        </w:rPr>
        <w:t xml:space="preserve">     Ing. Mgr. Martin Tumpach</w:t>
      </w:r>
      <w:r>
        <w:rPr>
          <w:b w:val="0"/>
          <w:bCs/>
          <w:spacing w:val="16"/>
          <w:kern w:val="0"/>
          <w:sz w:val="24"/>
          <w:szCs w:val="24"/>
        </w:rPr>
        <w:tab/>
        <w:t xml:space="preserve">                      Ing. </w:t>
      </w:r>
      <w:smartTag w:uri="urn:schemas-microsoft-com:office:smarttags" w:element="PersonName">
        <w:smartTagPr>
          <w:attr w:name="ProductID" w:val="Miloš Růžička"/>
        </w:smartTagPr>
        <w:r>
          <w:rPr>
            <w:b w:val="0"/>
            <w:bCs/>
            <w:spacing w:val="16"/>
            <w:kern w:val="0"/>
            <w:sz w:val="24"/>
            <w:szCs w:val="24"/>
          </w:rPr>
          <w:t>Miloš Růžička</w:t>
        </w:r>
      </w:smartTag>
    </w:p>
    <w:p w:rsidR="00D324B8" w:rsidRPr="00AA483A" w:rsidRDefault="00E93BA3" w:rsidP="00AA483A">
      <w:pPr>
        <w:tabs>
          <w:tab w:val="center" w:pos="2268"/>
          <w:tab w:val="center" w:pos="6663"/>
        </w:tabs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            </w:t>
      </w:r>
      <w:r w:rsidR="00847F2A">
        <w:rPr>
          <w:rFonts w:ascii="Arial" w:hAnsi="Arial"/>
          <w:spacing w:val="16"/>
          <w:sz w:val="24"/>
        </w:rPr>
        <w:t>zástupce starosty</w:t>
      </w:r>
      <w:r w:rsidR="00847F2A">
        <w:rPr>
          <w:rFonts w:ascii="Arial" w:hAnsi="Arial"/>
          <w:spacing w:val="16"/>
          <w:sz w:val="24"/>
        </w:rPr>
        <w:tab/>
      </w:r>
      <w:r>
        <w:rPr>
          <w:rFonts w:ascii="Arial" w:hAnsi="Arial"/>
          <w:spacing w:val="16"/>
          <w:sz w:val="24"/>
        </w:rPr>
        <w:t xml:space="preserve">            </w:t>
      </w:r>
      <w:r w:rsidR="00BB7BBA">
        <w:rPr>
          <w:rFonts w:ascii="Arial" w:hAnsi="Arial"/>
          <w:spacing w:val="16"/>
          <w:sz w:val="24"/>
        </w:rPr>
        <w:t xml:space="preserve">  </w:t>
      </w:r>
      <w:r w:rsidR="00847F2A">
        <w:rPr>
          <w:rFonts w:ascii="Arial" w:hAnsi="Arial"/>
          <w:spacing w:val="16"/>
          <w:sz w:val="24"/>
        </w:rPr>
        <w:t xml:space="preserve">starosta </w:t>
      </w:r>
      <w:r w:rsidR="008422C0" w:rsidRPr="00C108E1">
        <w:rPr>
          <w:rFonts w:ascii="Arial" w:hAnsi="Arial" w:cs="Arial"/>
          <w:spacing w:val="16"/>
          <w:sz w:val="24"/>
        </w:rPr>
        <w:t xml:space="preserve"> </w:t>
      </w:r>
    </w:p>
    <w:sectPr w:rsidR="00D324B8" w:rsidRPr="00AA483A">
      <w:headerReference w:type="default" r:id="rId10"/>
      <w:pgSz w:w="11907" w:h="16840" w:code="9"/>
      <w:pgMar w:top="1254" w:right="1418" w:bottom="1440" w:left="1418" w:header="851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08B" w:rsidRDefault="003D308B">
      <w:r>
        <w:separator/>
      </w:r>
    </w:p>
  </w:endnote>
  <w:endnote w:type="continuationSeparator" w:id="0">
    <w:p w:rsidR="003D308B" w:rsidRDefault="003D3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08B" w:rsidRDefault="003D308B">
      <w:r>
        <w:separator/>
      </w:r>
    </w:p>
  </w:footnote>
  <w:footnote w:type="continuationSeparator" w:id="0">
    <w:p w:rsidR="003D308B" w:rsidRDefault="003D3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551" w:rsidRDefault="00514551">
    <w:pPr>
      <w:pStyle w:val="Zhlav"/>
      <w:ind w:left="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355AC"/>
    <w:multiLevelType w:val="hybridMultilevel"/>
    <w:tmpl w:val="4E92A7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757A5"/>
    <w:multiLevelType w:val="hybridMultilevel"/>
    <w:tmpl w:val="3F46AFA4"/>
    <w:lvl w:ilvl="0" w:tplc="4078C5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042"/>
    <w:multiLevelType w:val="hybridMultilevel"/>
    <w:tmpl w:val="07A4825A"/>
    <w:lvl w:ilvl="0" w:tplc="0405000F">
      <w:start w:val="1"/>
      <w:numFmt w:val="decimal"/>
      <w:lvlText w:val="%1."/>
      <w:lvlJc w:val="left"/>
      <w:pPr>
        <w:tabs>
          <w:tab w:val="num" w:pos="2145"/>
        </w:tabs>
        <w:ind w:left="2145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2865"/>
        </w:tabs>
        <w:ind w:left="286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585"/>
        </w:tabs>
        <w:ind w:left="35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305"/>
        </w:tabs>
        <w:ind w:left="43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025"/>
        </w:tabs>
        <w:ind w:left="50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745"/>
        </w:tabs>
        <w:ind w:left="57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465"/>
        </w:tabs>
        <w:ind w:left="64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185"/>
        </w:tabs>
        <w:ind w:left="71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905"/>
        </w:tabs>
        <w:ind w:left="7905" w:hanging="180"/>
      </w:pPr>
    </w:lvl>
  </w:abstractNum>
  <w:abstractNum w:abstractNumId="3" w15:restartNumberingAfterBreak="0">
    <w:nsid w:val="167E0848"/>
    <w:multiLevelType w:val="hybridMultilevel"/>
    <w:tmpl w:val="4E92A7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02951"/>
    <w:multiLevelType w:val="singleLevel"/>
    <w:tmpl w:val="711CB100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/>
        <w:i w:val="0"/>
        <w:sz w:val="28"/>
      </w:rPr>
    </w:lvl>
  </w:abstractNum>
  <w:abstractNum w:abstractNumId="5" w15:restartNumberingAfterBreak="0">
    <w:nsid w:val="2E0B0D12"/>
    <w:multiLevelType w:val="hybridMultilevel"/>
    <w:tmpl w:val="53428DC6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FE93B2E"/>
    <w:multiLevelType w:val="hybridMultilevel"/>
    <w:tmpl w:val="EFFACC0C"/>
    <w:lvl w:ilvl="0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5676503"/>
    <w:multiLevelType w:val="hybridMultilevel"/>
    <w:tmpl w:val="4E92A7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04B7B"/>
    <w:multiLevelType w:val="hybridMultilevel"/>
    <w:tmpl w:val="D2DCC678"/>
    <w:lvl w:ilvl="0" w:tplc="852A1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A22E5"/>
    <w:multiLevelType w:val="singleLevel"/>
    <w:tmpl w:val="BD0E60E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/>
        <w:i w:val="0"/>
        <w:sz w:val="24"/>
        <w:u w:val="none"/>
      </w:rPr>
    </w:lvl>
  </w:abstractNum>
  <w:abstractNum w:abstractNumId="10" w15:restartNumberingAfterBreak="0">
    <w:nsid w:val="453123B5"/>
    <w:multiLevelType w:val="hybridMultilevel"/>
    <w:tmpl w:val="0136D836"/>
    <w:lvl w:ilvl="0" w:tplc="D7CAEE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5083B"/>
    <w:multiLevelType w:val="hybridMultilevel"/>
    <w:tmpl w:val="E4B6D504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7EAF5631"/>
    <w:multiLevelType w:val="hybridMultilevel"/>
    <w:tmpl w:val="6E6827D2"/>
    <w:lvl w:ilvl="0" w:tplc="0DFE1C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7"/>
  </w:num>
  <w:num w:numId="6">
    <w:abstractNumId w:val="0"/>
  </w:num>
  <w:num w:numId="7">
    <w:abstractNumId w:val="3"/>
  </w:num>
  <w:num w:numId="8">
    <w:abstractNumId w:val="5"/>
  </w:num>
  <w:num w:numId="9">
    <w:abstractNumId w:val="12"/>
  </w:num>
  <w:num w:numId="10">
    <w:abstractNumId w:val="4"/>
  </w:num>
  <w:num w:numId="11">
    <w:abstractNumId w:val="10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1E1"/>
    <w:rsid w:val="00004489"/>
    <w:rsid w:val="000125C9"/>
    <w:rsid w:val="0001594F"/>
    <w:rsid w:val="00023553"/>
    <w:rsid w:val="00023695"/>
    <w:rsid w:val="00024AFA"/>
    <w:rsid w:val="00026B8C"/>
    <w:rsid w:val="00034A1D"/>
    <w:rsid w:val="00042A18"/>
    <w:rsid w:val="00042B27"/>
    <w:rsid w:val="00046253"/>
    <w:rsid w:val="00053681"/>
    <w:rsid w:val="0006281B"/>
    <w:rsid w:val="00065895"/>
    <w:rsid w:val="00074525"/>
    <w:rsid w:val="000746C3"/>
    <w:rsid w:val="00074B33"/>
    <w:rsid w:val="00075194"/>
    <w:rsid w:val="00083540"/>
    <w:rsid w:val="0008668E"/>
    <w:rsid w:val="00094649"/>
    <w:rsid w:val="00097252"/>
    <w:rsid w:val="000B0607"/>
    <w:rsid w:val="000B11E5"/>
    <w:rsid w:val="000B1EC4"/>
    <w:rsid w:val="000D6265"/>
    <w:rsid w:val="000E2D74"/>
    <w:rsid w:val="000F3EB2"/>
    <w:rsid w:val="000F4761"/>
    <w:rsid w:val="000F50ED"/>
    <w:rsid w:val="00112E0E"/>
    <w:rsid w:val="0013225C"/>
    <w:rsid w:val="001356D0"/>
    <w:rsid w:val="00135F34"/>
    <w:rsid w:val="00150E2D"/>
    <w:rsid w:val="0015252A"/>
    <w:rsid w:val="00152572"/>
    <w:rsid w:val="00155AB3"/>
    <w:rsid w:val="0016056E"/>
    <w:rsid w:val="001609C8"/>
    <w:rsid w:val="00160C18"/>
    <w:rsid w:val="00160C3E"/>
    <w:rsid w:val="0016499D"/>
    <w:rsid w:val="00170681"/>
    <w:rsid w:val="00171F25"/>
    <w:rsid w:val="00174D10"/>
    <w:rsid w:val="001762E9"/>
    <w:rsid w:val="00176329"/>
    <w:rsid w:val="0019433A"/>
    <w:rsid w:val="001953F6"/>
    <w:rsid w:val="00195C7B"/>
    <w:rsid w:val="001979F9"/>
    <w:rsid w:val="001A2B2D"/>
    <w:rsid w:val="001B05B7"/>
    <w:rsid w:val="001B143C"/>
    <w:rsid w:val="001B72D9"/>
    <w:rsid w:val="001E09CE"/>
    <w:rsid w:val="001E294C"/>
    <w:rsid w:val="001E578E"/>
    <w:rsid w:val="001E7762"/>
    <w:rsid w:val="001E7BF3"/>
    <w:rsid w:val="001E7E7D"/>
    <w:rsid w:val="001F1104"/>
    <w:rsid w:val="001F432D"/>
    <w:rsid w:val="00200688"/>
    <w:rsid w:val="00207215"/>
    <w:rsid w:val="002115E7"/>
    <w:rsid w:val="00215256"/>
    <w:rsid w:val="002219E5"/>
    <w:rsid w:val="00221BB7"/>
    <w:rsid w:val="00222A07"/>
    <w:rsid w:val="00223BFF"/>
    <w:rsid w:val="002271EC"/>
    <w:rsid w:val="0023038B"/>
    <w:rsid w:val="0023332F"/>
    <w:rsid w:val="0023421E"/>
    <w:rsid w:val="002343C6"/>
    <w:rsid w:val="00247E4C"/>
    <w:rsid w:val="0025669F"/>
    <w:rsid w:val="00257E71"/>
    <w:rsid w:val="00263151"/>
    <w:rsid w:val="00265ED3"/>
    <w:rsid w:val="00274E11"/>
    <w:rsid w:val="00277154"/>
    <w:rsid w:val="0028464C"/>
    <w:rsid w:val="002860A0"/>
    <w:rsid w:val="002A2289"/>
    <w:rsid w:val="002A607B"/>
    <w:rsid w:val="002B3193"/>
    <w:rsid w:val="002B3AD4"/>
    <w:rsid w:val="002C0DE5"/>
    <w:rsid w:val="002C4071"/>
    <w:rsid w:val="002C4BA5"/>
    <w:rsid w:val="002C6172"/>
    <w:rsid w:val="002C7A15"/>
    <w:rsid w:val="002D21FA"/>
    <w:rsid w:val="002D64E3"/>
    <w:rsid w:val="002E1BF2"/>
    <w:rsid w:val="002E7272"/>
    <w:rsid w:val="0030029E"/>
    <w:rsid w:val="0030076B"/>
    <w:rsid w:val="00303EF7"/>
    <w:rsid w:val="00311313"/>
    <w:rsid w:val="00312F97"/>
    <w:rsid w:val="00313CD7"/>
    <w:rsid w:val="00321FDA"/>
    <w:rsid w:val="003271FE"/>
    <w:rsid w:val="003332D0"/>
    <w:rsid w:val="003403A5"/>
    <w:rsid w:val="003411F1"/>
    <w:rsid w:val="00346588"/>
    <w:rsid w:val="00351FBC"/>
    <w:rsid w:val="0035372D"/>
    <w:rsid w:val="00353D95"/>
    <w:rsid w:val="003617E8"/>
    <w:rsid w:val="00365CEA"/>
    <w:rsid w:val="00367AB0"/>
    <w:rsid w:val="00375910"/>
    <w:rsid w:val="00375FD7"/>
    <w:rsid w:val="003761E1"/>
    <w:rsid w:val="003804B0"/>
    <w:rsid w:val="003819FB"/>
    <w:rsid w:val="00387D7B"/>
    <w:rsid w:val="0039149A"/>
    <w:rsid w:val="0039452D"/>
    <w:rsid w:val="003972AA"/>
    <w:rsid w:val="003A1243"/>
    <w:rsid w:val="003A1471"/>
    <w:rsid w:val="003A3932"/>
    <w:rsid w:val="003A6DC9"/>
    <w:rsid w:val="003B11DE"/>
    <w:rsid w:val="003B532B"/>
    <w:rsid w:val="003C0070"/>
    <w:rsid w:val="003C19CB"/>
    <w:rsid w:val="003C392C"/>
    <w:rsid w:val="003C5F92"/>
    <w:rsid w:val="003C656D"/>
    <w:rsid w:val="003D251B"/>
    <w:rsid w:val="003D308B"/>
    <w:rsid w:val="003E21B0"/>
    <w:rsid w:val="003E3FB9"/>
    <w:rsid w:val="00404588"/>
    <w:rsid w:val="0040554E"/>
    <w:rsid w:val="00405561"/>
    <w:rsid w:val="00417D0D"/>
    <w:rsid w:val="00421E24"/>
    <w:rsid w:val="00424C1A"/>
    <w:rsid w:val="00424EF8"/>
    <w:rsid w:val="00425061"/>
    <w:rsid w:val="0042627E"/>
    <w:rsid w:val="00426885"/>
    <w:rsid w:val="0042787E"/>
    <w:rsid w:val="004309C5"/>
    <w:rsid w:val="00433846"/>
    <w:rsid w:val="00433C3E"/>
    <w:rsid w:val="00434B13"/>
    <w:rsid w:val="0043542C"/>
    <w:rsid w:val="0043697E"/>
    <w:rsid w:val="004530D9"/>
    <w:rsid w:val="004603DC"/>
    <w:rsid w:val="00461D05"/>
    <w:rsid w:val="0046255A"/>
    <w:rsid w:val="0046303C"/>
    <w:rsid w:val="0047381D"/>
    <w:rsid w:val="004832E5"/>
    <w:rsid w:val="00484B9F"/>
    <w:rsid w:val="00492BEC"/>
    <w:rsid w:val="00493A23"/>
    <w:rsid w:val="004A6FB2"/>
    <w:rsid w:val="004B336C"/>
    <w:rsid w:val="004B4EAC"/>
    <w:rsid w:val="004B6375"/>
    <w:rsid w:val="004C214F"/>
    <w:rsid w:val="004C5C44"/>
    <w:rsid w:val="004D0F9E"/>
    <w:rsid w:val="004D5409"/>
    <w:rsid w:val="004D70EA"/>
    <w:rsid w:val="004D756F"/>
    <w:rsid w:val="004E4F30"/>
    <w:rsid w:val="004F333D"/>
    <w:rsid w:val="004F3693"/>
    <w:rsid w:val="004F69E9"/>
    <w:rsid w:val="00502D7F"/>
    <w:rsid w:val="00505DDF"/>
    <w:rsid w:val="005060CC"/>
    <w:rsid w:val="00514551"/>
    <w:rsid w:val="00516FCC"/>
    <w:rsid w:val="0051785C"/>
    <w:rsid w:val="005212F5"/>
    <w:rsid w:val="00523BB7"/>
    <w:rsid w:val="005314EF"/>
    <w:rsid w:val="005531C7"/>
    <w:rsid w:val="00555E08"/>
    <w:rsid w:val="005568DF"/>
    <w:rsid w:val="005831DC"/>
    <w:rsid w:val="00592873"/>
    <w:rsid w:val="005A1B8B"/>
    <w:rsid w:val="005A33E5"/>
    <w:rsid w:val="005A385F"/>
    <w:rsid w:val="005A716A"/>
    <w:rsid w:val="005B42AB"/>
    <w:rsid w:val="005B4572"/>
    <w:rsid w:val="005C096B"/>
    <w:rsid w:val="005C1038"/>
    <w:rsid w:val="005C51DC"/>
    <w:rsid w:val="005C7394"/>
    <w:rsid w:val="005D75C1"/>
    <w:rsid w:val="005F001F"/>
    <w:rsid w:val="005F0DFA"/>
    <w:rsid w:val="005F1F94"/>
    <w:rsid w:val="005F339E"/>
    <w:rsid w:val="005F3A97"/>
    <w:rsid w:val="005F439B"/>
    <w:rsid w:val="005F61B4"/>
    <w:rsid w:val="005F7AFA"/>
    <w:rsid w:val="006006E1"/>
    <w:rsid w:val="00604CFD"/>
    <w:rsid w:val="00605209"/>
    <w:rsid w:val="0062290F"/>
    <w:rsid w:val="006256FF"/>
    <w:rsid w:val="006318DC"/>
    <w:rsid w:val="006354E7"/>
    <w:rsid w:val="006409EC"/>
    <w:rsid w:val="00642664"/>
    <w:rsid w:val="00645312"/>
    <w:rsid w:val="0064568B"/>
    <w:rsid w:val="00657D75"/>
    <w:rsid w:val="00660096"/>
    <w:rsid w:val="0066284B"/>
    <w:rsid w:val="0067624B"/>
    <w:rsid w:val="00677021"/>
    <w:rsid w:val="00682313"/>
    <w:rsid w:val="00682660"/>
    <w:rsid w:val="006850D5"/>
    <w:rsid w:val="006916CC"/>
    <w:rsid w:val="00692329"/>
    <w:rsid w:val="006940FB"/>
    <w:rsid w:val="006970EC"/>
    <w:rsid w:val="006A0797"/>
    <w:rsid w:val="006A0AEA"/>
    <w:rsid w:val="006A13EB"/>
    <w:rsid w:val="006A45A7"/>
    <w:rsid w:val="006A7943"/>
    <w:rsid w:val="006B6EA5"/>
    <w:rsid w:val="006C008E"/>
    <w:rsid w:val="006D0ED4"/>
    <w:rsid w:val="006D791B"/>
    <w:rsid w:val="006E0070"/>
    <w:rsid w:val="006E096F"/>
    <w:rsid w:val="006E3D59"/>
    <w:rsid w:val="006E4A07"/>
    <w:rsid w:val="006F60EE"/>
    <w:rsid w:val="00712F82"/>
    <w:rsid w:val="00724378"/>
    <w:rsid w:val="00725544"/>
    <w:rsid w:val="00730FFA"/>
    <w:rsid w:val="00732ABE"/>
    <w:rsid w:val="00737E9B"/>
    <w:rsid w:val="00741A50"/>
    <w:rsid w:val="00745E00"/>
    <w:rsid w:val="0075128F"/>
    <w:rsid w:val="00764AD7"/>
    <w:rsid w:val="00767FB0"/>
    <w:rsid w:val="00773684"/>
    <w:rsid w:val="00775A1F"/>
    <w:rsid w:val="00784C8B"/>
    <w:rsid w:val="00785823"/>
    <w:rsid w:val="00787913"/>
    <w:rsid w:val="00797140"/>
    <w:rsid w:val="007A0397"/>
    <w:rsid w:val="007A330A"/>
    <w:rsid w:val="007B6044"/>
    <w:rsid w:val="007B7570"/>
    <w:rsid w:val="007C75C2"/>
    <w:rsid w:val="007D0D68"/>
    <w:rsid w:val="007D40EF"/>
    <w:rsid w:val="007E0CC5"/>
    <w:rsid w:val="007E1934"/>
    <w:rsid w:val="007E6306"/>
    <w:rsid w:val="007F201F"/>
    <w:rsid w:val="007F4503"/>
    <w:rsid w:val="007F7B09"/>
    <w:rsid w:val="00811E9E"/>
    <w:rsid w:val="00812E57"/>
    <w:rsid w:val="008134CF"/>
    <w:rsid w:val="00814FE3"/>
    <w:rsid w:val="00815B71"/>
    <w:rsid w:val="00817BB1"/>
    <w:rsid w:val="00832F9F"/>
    <w:rsid w:val="00841186"/>
    <w:rsid w:val="008422C0"/>
    <w:rsid w:val="008453DF"/>
    <w:rsid w:val="00847B6C"/>
    <w:rsid w:val="00847F2A"/>
    <w:rsid w:val="008501C5"/>
    <w:rsid w:val="00853F07"/>
    <w:rsid w:val="00854312"/>
    <w:rsid w:val="008550F1"/>
    <w:rsid w:val="0086284F"/>
    <w:rsid w:val="0086581F"/>
    <w:rsid w:val="00890D5D"/>
    <w:rsid w:val="00891141"/>
    <w:rsid w:val="008A6826"/>
    <w:rsid w:val="008B0B1B"/>
    <w:rsid w:val="008B1FF6"/>
    <w:rsid w:val="008B363D"/>
    <w:rsid w:val="008D1D36"/>
    <w:rsid w:val="008D2984"/>
    <w:rsid w:val="008D3305"/>
    <w:rsid w:val="008D4E24"/>
    <w:rsid w:val="008D684A"/>
    <w:rsid w:val="008E77DD"/>
    <w:rsid w:val="00917EC2"/>
    <w:rsid w:val="0092113C"/>
    <w:rsid w:val="00930F4E"/>
    <w:rsid w:val="009322F5"/>
    <w:rsid w:val="00932B27"/>
    <w:rsid w:val="00935DFE"/>
    <w:rsid w:val="009504DF"/>
    <w:rsid w:val="0095089F"/>
    <w:rsid w:val="0095092C"/>
    <w:rsid w:val="00953FC1"/>
    <w:rsid w:val="00967090"/>
    <w:rsid w:val="00977936"/>
    <w:rsid w:val="00982A18"/>
    <w:rsid w:val="009B0034"/>
    <w:rsid w:val="009B0CB5"/>
    <w:rsid w:val="009B4062"/>
    <w:rsid w:val="009C17B1"/>
    <w:rsid w:val="009C40B8"/>
    <w:rsid w:val="009D3406"/>
    <w:rsid w:val="009E6290"/>
    <w:rsid w:val="009F0619"/>
    <w:rsid w:val="009F300C"/>
    <w:rsid w:val="009F66C9"/>
    <w:rsid w:val="009F72D3"/>
    <w:rsid w:val="009F7F77"/>
    <w:rsid w:val="00A04DFC"/>
    <w:rsid w:val="00A173E2"/>
    <w:rsid w:val="00A17C35"/>
    <w:rsid w:val="00A268B6"/>
    <w:rsid w:val="00A318E6"/>
    <w:rsid w:val="00A324FB"/>
    <w:rsid w:val="00A470F0"/>
    <w:rsid w:val="00A52B2C"/>
    <w:rsid w:val="00A5714D"/>
    <w:rsid w:val="00A57E30"/>
    <w:rsid w:val="00A72703"/>
    <w:rsid w:val="00A761FB"/>
    <w:rsid w:val="00A7758F"/>
    <w:rsid w:val="00A77ABF"/>
    <w:rsid w:val="00A82404"/>
    <w:rsid w:val="00A853D8"/>
    <w:rsid w:val="00A87422"/>
    <w:rsid w:val="00A9065E"/>
    <w:rsid w:val="00A91C11"/>
    <w:rsid w:val="00AA3E56"/>
    <w:rsid w:val="00AA483A"/>
    <w:rsid w:val="00AA5870"/>
    <w:rsid w:val="00AB2EED"/>
    <w:rsid w:val="00AB7887"/>
    <w:rsid w:val="00AC229B"/>
    <w:rsid w:val="00AC42A9"/>
    <w:rsid w:val="00AE7891"/>
    <w:rsid w:val="00AF06DB"/>
    <w:rsid w:val="00AF1AD4"/>
    <w:rsid w:val="00AF77DB"/>
    <w:rsid w:val="00B078C6"/>
    <w:rsid w:val="00B1074D"/>
    <w:rsid w:val="00B115FA"/>
    <w:rsid w:val="00B12815"/>
    <w:rsid w:val="00B13229"/>
    <w:rsid w:val="00B15B3C"/>
    <w:rsid w:val="00B169AA"/>
    <w:rsid w:val="00B17008"/>
    <w:rsid w:val="00B22250"/>
    <w:rsid w:val="00B25DE9"/>
    <w:rsid w:val="00B27755"/>
    <w:rsid w:val="00B4329E"/>
    <w:rsid w:val="00B439BB"/>
    <w:rsid w:val="00B4541C"/>
    <w:rsid w:val="00B46E2C"/>
    <w:rsid w:val="00B63A88"/>
    <w:rsid w:val="00B72EC9"/>
    <w:rsid w:val="00B73472"/>
    <w:rsid w:val="00B73EAA"/>
    <w:rsid w:val="00B864D5"/>
    <w:rsid w:val="00B90DE7"/>
    <w:rsid w:val="00B93DD3"/>
    <w:rsid w:val="00B93F55"/>
    <w:rsid w:val="00BA6490"/>
    <w:rsid w:val="00BB1906"/>
    <w:rsid w:val="00BB6EFA"/>
    <w:rsid w:val="00BB7BBA"/>
    <w:rsid w:val="00BC5CB5"/>
    <w:rsid w:val="00BC5E2A"/>
    <w:rsid w:val="00BD1AB6"/>
    <w:rsid w:val="00BD24C0"/>
    <w:rsid w:val="00BD7078"/>
    <w:rsid w:val="00BF4180"/>
    <w:rsid w:val="00BF7974"/>
    <w:rsid w:val="00C022CF"/>
    <w:rsid w:val="00C04698"/>
    <w:rsid w:val="00C13345"/>
    <w:rsid w:val="00C13A70"/>
    <w:rsid w:val="00C1534B"/>
    <w:rsid w:val="00C17BC9"/>
    <w:rsid w:val="00C40627"/>
    <w:rsid w:val="00C4772E"/>
    <w:rsid w:val="00C5182F"/>
    <w:rsid w:val="00C51D12"/>
    <w:rsid w:val="00C53C42"/>
    <w:rsid w:val="00C57CA4"/>
    <w:rsid w:val="00C62F15"/>
    <w:rsid w:val="00C63294"/>
    <w:rsid w:val="00C72C3D"/>
    <w:rsid w:val="00C72C58"/>
    <w:rsid w:val="00C77E7A"/>
    <w:rsid w:val="00C84325"/>
    <w:rsid w:val="00C862B5"/>
    <w:rsid w:val="00C862E0"/>
    <w:rsid w:val="00C87A54"/>
    <w:rsid w:val="00C921C7"/>
    <w:rsid w:val="00CA17B6"/>
    <w:rsid w:val="00CA4D61"/>
    <w:rsid w:val="00CA5223"/>
    <w:rsid w:val="00CB361B"/>
    <w:rsid w:val="00CB68B8"/>
    <w:rsid w:val="00CB791F"/>
    <w:rsid w:val="00CC1843"/>
    <w:rsid w:val="00CC44EA"/>
    <w:rsid w:val="00CC7125"/>
    <w:rsid w:val="00CD36BD"/>
    <w:rsid w:val="00CD4B66"/>
    <w:rsid w:val="00CE105D"/>
    <w:rsid w:val="00CE74DF"/>
    <w:rsid w:val="00CF164B"/>
    <w:rsid w:val="00CF2D2E"/>
    <w:rsid w:val="00D24B5D"/>
    <w:rsid w:val="00D30A1A"/>
    <w:rsid w:val="00D31155"/>
    <w:rsid w:val="00D324B8"/>
    <w:rsid w:val="00D362EB"/>
    <w:rsid w:val="00D374F4"/>
    <w:rsid w:val="00D4126E"/>
    <w:rsid w:val="00D429A4"/>
    <w:rsid w:val="00D45105"/>
    <w:rsid w:val="00D45534"/>
    <w:rsid w:val="00D62733"/>
    <w:rsid w:val="00D644E7"/>
    <w:rsid w:val="00D64CD6"/>
    <w:rsid w:val="00D67081"/>
    <w:rsid w:val="00D677D7"/>
    <w:rsid w:val="00D706DB"/>
    <w:rsid w:val="00D847E9"/>
    <w:rsid w:val="00D90458"/>
    <w:rsid w:val="00DA042E"/>
    <w:rsid w:val="00DA7510"/>
    <w:rsid w:val="00DC4D44"/>
    <w:rsid w:val="00DC6C21"/>
    <w:rsid w:val="00DD2124"/>
    <w:rsid w:val="00DD250E"/>
    <w:rsid w:val="00DD2644"/>
    <w:rsid w:val="00DD33A3"/>
    <w:rsid w:val="00DD4F24"/>
    <w:rsid w:val="00DE1F78"/>
    <w:rsid w:val="00DE3F15"/>
    <w:rsid w:val="00DF22B1"/>
    <w:rsid w:val="00DF521B"/>
    <w:rsid w:val="00DF6CAC"/>
    <w:rsid w:val="00E03C32"/>
    <w:rsid w:val="00E04419"/>
    <w:rsid w:val="00E04FE3"/>
    <w:rsid w:val="00E2215B"/>
    <w:rsid w:val="00E248AB"/>
    <w:rsid w:val="00E27714"/>
    <w:rsid w:val="00E30640"/>
    <w:rsid w:val="00E34475"/>
    <w:rsid w:val="00E34B14"/>
    <w:rsid w:val="00E4090D"/>
    <w:rsid w:val="00E439BB"/>
    <w:rsid w:val="00E47F55"/>
    <w:rsid w:val="00E51F55"/>
    <w:rsid w:val="00E52F11"/>
    <w:rsid w:val="00E5625B"/>
    <w:rsid w:val="00E630B1"/>
    <w:rsid w:val="00E632E0"/>
    <w:rsid w:val="00E7056E"/>
    <w:rsid w:val="00E70AB3"/>
    <w:rsid w:val="00E745F8"/>
    <w:rsid w:val="00E80C80"/>
    <w:rsid w:val="00E85D74"/>
    <w:rsid w:val="00E90174"/>
    <w:rsid w:val="00E927CD"/>
    <w:rsid w:val="00E93BA3"/>
    <w:rsid w:val="00E944C4"/>
    <w:rsid w:val="00E96F37"/>
    <w:rsid w:val="00EA5112"/>
    <w:rsid w:val="00EA6885"/>
    <w:rsid w:val="00ED24E2"/>
    <w:rsid w:val="00EE33E3"/>
    <w:rsid w:val="00EE63B3"/>
    <w:rsid w:val="00EF0594"/>
    <w:rsid w:val="00EF1C30"/>
    <w:rsid w:val="00EF1DA4"/>
    <w:rsid w:val="00EF46AA"/>
    <w:rsid w:val="00EF4E46"/>
    <w:rsid w:val="00EF5464"/>
    <w:rsid w:val="00F133E6"/>
    <w:rsid w:val="00F14CF6"/>
    <w:rsid w:val="00F165F7"/>
    <w:rsid w:val="00F16EA8"/>
    <w:rsid w:val="00F203EF"/>
    <w:rsid w:val="00F27DB4"/>
    <w:rsid w:val="00F3659F"/>
    <w:rsid w:val="00F37B63"/>
    <w:rsid w:val="00F41FE2"/>
    <w:rsid w:val="00F466D1"/>
    <w:rsid w:val="00F4722F"/>
    <w:rsid w:val="00F5091C"/>
    <w:rsid w:val="00F53EB9"/>
    <w:rsid w:val="00F5496A"/>
    <w:rsid w:val="00F577DF"/>
    <w:rsid w:val="00F57C58"/>
    <w:rsid w:val="00F66A60"/>
    <w:rsid w:val="00F76162"/>
    <w:rsid w:val="00F76A04"/>
    <w:rsid w:val="00F77313"/>
    <w:rsid w:val="00F842AE"/>
    <w:rsid w:val="00F93123"/>
    <w:rsid w:val="00FA51C2"/>
    <w:rsid w:val="00FB01F9"/>
    <w:rsid w:val="00FB0282"/>
    <w:rsid w:val="00FB5D75"/>
    <w:rsid w:val="00FC5EF9"/>
    <w:rsid w:val="00FD25AE"/>
    <w:rsid w:val="00FD2DD7"/>
    <w:rsid w:val="00FD3932"/>
    <w:rsid w:val="00FD496D"/>
    <w:rsid w:val="00FD739B"/>
    <w:rsid w:val="00FF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  <w14:docId w14:val="301BC816"/>
  <w15:chartTrackingRefBased/>
  <w15:docId w15:val="{27CE3563-3E85-4EDB-9BD9-E1E5371E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4">
    <w:name w:val="heading 4"/>
    <w:basedOn w:val="Normln"/>
    <w:next w:val="Normln"/>
    <w:link w:val="Nadpis4Char"/>
    <w:qFormat/>
    <w:rsid w:val="00D451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dpis5">
    <w:name w:val="heading 5"/>
    <w:basedOn w:val="Normln"/>
    <w:next w:val="Normln"/>
    <w:link w:val="Nadpis5Char"/>
    <w:qFormat/>
    <w:rsid w:val="00D451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aliases w:val=" Char Char Char Char Char Char Char Char Char Char Char"/>
    <w:basedOn w:val="Normln"/>
    <w:link w:val="ZkladntextChar1"/>
    <w:rsid w:val="00F133E6"/>
    <w:pPr>
      <w:overflowPunct/>
      <w:autoSpaceDE/>
      <w:autoSpaceDN/>
      <w:adjustRightInd/>
      <w:jc w:val="both"/>
      <w:textAlignment w:val="auto"/>
    </w:pPr>
    <w:rPr>
      <w:sz w:val="24"/>
      <w:lang w:val="x-none" w:eastAsia="x-none"/>
    </w:rPr>
  </w:style>
  <w:style w:type="character" w:customStyle="1" w:styleId="ZkladntextChar">
    <w:name w:val="Základní text Char"/>
    <w:basedOn w:val="Standardnpsmoodstavce"/>
    <w:rsid w:val="00F133E6"/>
  </w:style>
  <w:style w:type="paragraph" w:styleId="Zkladntextodsazen">
    <w:name w:val="Body Text Indent"/>
    <w:basedOn w:val="Normln"/>
    <w:link w:val="ZkladntextodsazenChar"/>
    <w:rsid w:val="00F133E6"/>
    <w:pPr>
      <w:overflowPunct/>
      <w:autoSpaceDE/>
      <w:autoSpaceDN/>
      <w:adjustRightInd/>
      <w:ind w:left="426"/>
      <w:textAlignment w:val="auto"/>
    </w:pPr>
    <w:rPr>
      <w:rFonts w:eastAsia="Arial"/>
      <w:sz w:val="24"/>
      <w:lang w:val="x-none" w:eastAsia="x-none"/>
    </w:rPr>
  </w:style>
  <w:style w:type="character" w:customStyle="1" w:styleId="ZkladntextodsazenChar">
    <w:name w:val="Základní text odsazený Char"/>
    <w:link w:val="Zkladntextodsazen"/>
    <w:rsid w:val="00F133E6"/>
    <w:rPr>
      <w:rFonts w:eastAsia="Arial"/>
      <w:sz w:val="24"/>
    </w:rPr>
  </w:style>
  <w:style w:type="character" w:customStyle="1" w:styleId="ZkladntextChar1">
    <w:name w:val="Základní text Char1"/>
    <w:aliases w:val=" Char Char Char Char Char Char Char Char Char Char Char Char"/>
    <w:link w:val="Zkladntext"/>
    <w:rsid w:val="00F133E6"/>
    <w:rPr>
      <w:sz w:val="24"/>
    </w:rPr>
  </w:style>
  <w:style w:type="paragraph" w:styleId="Zkladntext3">
    <w:name w:val="Body Text 3"/>
    <w:basedOn w:val="Normln"/>
    <w:link w:val="Zkladntext3Char"/>
    <w:rsid w:val="00F133E6"/>
    <w:pPr>
      <w:overflowPunct/>
      <w:autoSpaceDE/>
      <w:autoSpaceDN/>
      <w:adjustRightInd/>
      <w:spacing w:after="120"/>
      <w:textAlignment w:val="auto"/>
    </w:pPr>
    <w:rPr>
      <w:sz w:val="16"/>
      <w:szCs w:val="16"/>
      <w:lang w:val="x-none" w:eastAsia="x-none"/>
    </w:rPr>
  </w:style>
  <w:style w:type="character" w:customStyle="1" w:styleId="Zkladntext3Char">
    <w:name w:val="Základní text 3 Char"/>
    <w:link w:val="Zkladntext3"/>
    <w:rsid w:val="00F133E6"/>
    <w:rPr>
      <w:sz w:val="16"/>
      <w:szCs w:val="16"/>
    </w:rPr>
  </w:style>
  <w:style w:type="character" w:customStyle="1" w:styleId="Nadpis4Char">
    <w:name w:val="Nadpis 4 Char"/>
    <w:link w:val="Nadpis4"/>
    <w:semiHidden/>
    <w:rsid w:val="00D451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semiHidden/>
    <w:rsid w:val="00D4510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xtbubliny">
    <w:name w:val="Balloon Text"/>
    <w:basedOn w:val="Normln"/>
    <w:link w:val="TextbublinyChar"/>
    <w:rsid w:val="0030029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30029E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9F061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9F0619"/>
  </w:style>
  <w:style w:type="table" w:styleId="Mkatabulky">
    <w:name w:val="Table Grid"/>
    <w:basedOn w:val="Normlntabulka"/>
    <w:rsid w:val="009F7F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ozvrendokumentu">
    <w:name w:val="Rozvržení dokumentu"/>
    <w:basedOn w:val="Normln"/>
    <w:semiHidden/>
    <w:rsid w:val="00074B33"/>
    <w:pPr>
      <w:shd w:val="clear" w:color="auto" w:fill="000080"/>
    </w:pPr>
    <w:rPr>
      <w:rFonts w:ascii="Tahoma" w:hAnsi="Tahoma" w:cs="Tahoma"/>
    </w:rPr>
  </w:style>
  <w:style w:type="paragraph" w:customStyle="1" w:styleId="Zkladntextodsazen21">
    <w:name w:val="Základní text odsazený 21"/>
    <w:basedOn w:val="Normln"/>
    <w:rsid w:val="00257E71"/>
    <w:pPr>
      <w:tabs>
        <w:tab w:val="decimal" w:pos="5040"/>
      </w:tabs>
      <w:ind w:left="993" w:hanging="285"/>
      <w:jc w:val="both"/>
    </w:pPr>
    <w:rPr>
      <w:sz w:val="24"/>
    </w:rPr>
  </w:style>
  <w:style w:type="paragraph" w:customStyle="1" w:styleId="Odstavecseseznamem1">
    <w:name w:val="Odstavec se seznamem1"/>
    <w:basedOn w:val="Normln"/>
    <w:rsid w:val="00E93BA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Odstavecseseznamem10">
    <w:name w:val="Odstavec se seznamem1"/>
    <w:basedOn w:val="Normln"/>
    <w:uiPriority w:val="99"/>
    <w:rsid w:val="00351FBC"/>
    <w:pPr>
      <w:suppressAutoHyphens/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426885"/>
    <w:pPr>
      <w:suppressAutoHyphens/>
      <w:overflowPunct/>
      <w:autoSpaceDE/>
      <w:adjustRightInd/>
      <w:spacing w:line="100" w:lineRule="atLeast"/>
      <w:ind w:left="720"/>
    </w:pPr>
    <w:rPr>
      <w:rFonts w:cs="Mangal"/>
      <w:kern w:val="3"/>
      <w:sz w:val="24"/>
      <w:szCs w:val="21"/>
      <w:lang w:eastAsia="hi-IN" w:bidi="hi-IN"/>
    </w:rPr>
  </w:style>
  <w:style w:type="paragraph" w:customStyle="1" w:styleId="Standard">
    <w:name w:val="Standard"/>
    <w:rsid w:val="00B25DE9"/>
    <w:pPr>
      <w:suppressAutoHyphens/>
      <w:autoSpaceDN w:val="0"/>
      <w:spacing w:line="100" w:lineRule="atLeast"/>
      <w:textAlignment w:val="baseline"/>
    </w:pPr>
    <w:rPr>
      <w:rFonts w:cs="Mangal"/>
      <w:kern w:val="3"/>
      <w:sz w:val="24"/>
      <w:szCs w:val="24"/>
      <w:lang w:eastAsia="hi-IN" w:bidi="hi-IN"/>
    </w:rPr>
  </w:style>
  <w:style w:type="paragraph" w:customStyle="1" w:styleId="Odstavecseseznamem2">
    <w:name w:val="Odstavec se seznamem2"/>
    <w:basedOn w:val="Standard"/>
    <w:uiPriority w:val="99"/>
    <w:rsid w:val="006409EC"/>
    <w:pPr>
      <w:suppressAutoHyphens w:val="0"/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 w:bidi="ar-SA"/>
    </w:rPr>
  </w:style>
  <w:style w:type="paragraph" w:styleId="Normlnweb">
    <w:name w:val="Normal (Web)"/>
    <w:basedOn w:val="Standard"/>
    <w:uiPriority w:val="99"/>
    <w:rsid w:val="00176329"/>
    <w:pPr>
      <w:suppressAutoHyphens w:val="0"/>
      <w:spacing w:before="28" w:after="28" w:line="240" w:lineRule="auto"/>
    </w:pPr>
    <w:rPr>
      <w:rFonts w:cs="Times New Roman"/>
      <w:lang w:eastAsia="cs-CZ" w:bidi="ar-SA"/>
    </w:rPr>
  </w:style>
  <w:style w:type="character" w:styleId="Hypertextovodkaz">
    <w:name w:val="Hyperlink"/>
    <w:basedOn w:val="Standardnpsmoodstavce"/>
    <w:uiPriority w:val="99"/>
    <w:rsid w:val="00176329"/>
    <w:rPr>
      <w:rFonts w:cs="Times New Roman"/>
      <w:color w:val="0000FF"/>
      <w:u w:val="single"/>
    </w:rPr>
  </w:style>
  <w:style w:type="character" w:customStyle="1" w:styleId="ZhlavChar">
    <w:name w:val="Záhlaví Char"/>
    <w:basedOn w:val="Standardnpsmoodstavce"/>
    <w:link w:val="Zhlav"/>
    <w:rsid w:val="003B532B"/>
  </w:style>
  <w:style w:type="character" w:customStyle="1" w:styleId="Nadpis1Char">
    <w:name w:val="Nadpis 1 Char"/>
    <w:basedOn w:val="Standardnpsmoodstavce"/>
    <w:link w:val="Nadpis1"/>
    <w:uiPriority w:val="99"/>
    <w:locked/>
    <w:rsid w:val="00BB7BBA"/>
    <w:rPr>
      <w:rFonts w:ascii="Arial" w:hAnsi="Arial"/>
      <w:b/>
      <w:kern w:val="28"/>
      <w:sz w:val="28"/>
    </w:rPr>
  </w:style>
  <w:style w:type="paragraph" w:styleId="Bezmezer">
    <w:name w:val="No Spacing"/>
    <w:uiPriority w:val="1"/>
    <w:qFormat/>
    <w:rsid w:val="00AA483A"/>
    <w:pPr>
      <w:overflowPunct w:val="0"/>
      <w:autoSpaceDE w:val="0"/>
      <w:autoSpaceDN w:val="0"/>
      <w:adjustRightInd w:val="0"/>
      <w:textAlignment w:val="baseline"/>
    </w:pPr>
  </w:style>
  <w:style w:type="paragraph" w:styleId="Prosttext">
    <w:name w:val="Plain Text"/>
    <w:basedOn w:val="Normln"/>
    <w:link w:val="ProsttextChar"/>
    <w:uiPriority w:val="99"/>
    <w:unhideWhenUsed/>
    <w:rsid w:val="00313CD7"/>
    <w:pPr>
      <w:overflowPunct/>
      <w:autoSpaceDE/>
      <w:autoSpaceDN/>
      <w:adjustRightInd/>
      <w:textAlignment w:val="auto"/>
    </w:pPr>
    <w:rPr>
      <w:rFonts w:ascii="Calibri" w:hAnsi="Calibri"/>
      <w:sz w:val="22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313CD7"/>
    <w:rPr>
      <w:rFonts w:ascii="Calibri" w:hAnsi="Calibri"/>
      <w:sz w:val="22"/>
      <w:szCs w:val="21"/>
    </w:rPr>
  </w:style>
  <w:style w:type="paragraph" w:styleId="Zkladntext2">
    <w:name w:val="Body Text 2"/>
    <w:basedOn w:val="Normln"/>
    <w:link w:val="Zkladntext2Char"/>
    <w:rsid w:val="00EF1DA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EF1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6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1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0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8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0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4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SOffice\&#352;ablony\hl-papmz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0487B-4B7E-47BD-B8C2-103355767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hl-papmz</Template>
  <TotalTime>1</TotalTime>
  <Pages>1</Pages>
  <Words>108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Vážený pane,</vt:lpstr>
    </vt:vector>
  </TitlesOfParts>
  <Company>MÚ Ďáblice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Vážený pane,</dc:title>
  <dc:subject/>
  <dc:creator>ZRIS</dc:creator>
  <cp:keywords/>
  <cp:lastModifiedBy>User</cp:lastModifiedBy>
  <cp:revision>3</cp:revision>
  <cp:lastPrinted>2017-11-15T10:28:00Z</cp:lastPrinted>
  <dcterms:created xsi:type="dcterms:W3CDTF">2017-11-15T10:31:00Z</dcterms:created>
  <dcterms:modified xsi:type="dcterms:W3CDTF">2017-11-15T10:32:00Z</dcterms:modified>
</cp:coreProperties>
</file>